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F0F16" w14:textId="49B0D989" w:rsidR="006F596E" w:rsidRPr="000612DC" w:rsidRDefault="005A5710" w:rsidP="00566435">
      <w:pPr>
        <w:pStyle w:val="Heading1"/>
        <w:spacing w:before="120"/>
      </w:pPr>
      <w:bookmarkStart w:id="0" w:name="_GoBack"/>
      <w:bookmarkEnd w:id="0"/>
      <w:r>
        <w:t xml:space="preserve">Develop </w:t>
      </w:r>
      <w:r w:rsidRPr="000612DC">
        <w:t xml:space="preserve">WHS </w:t>
      </w:r>
      <w:r w:rsidR="004E31A6">
        <w:t>p</w:t>
      </w:r>
      <w:r w:rsidR="008F2A15">
        <w:t>la</w:t>
      </w:r>
      <w:r w:rsidR="00031FBA">
        <w:t>n</w:t>
      </w:r>
      <w:r w:rsidR="006F596E" w:rsidRPr="000612DC">
        <w:t xml:space="preserve"> and implement </w:t>
      </w:r>
    </w:p>
    <w:p w14:paraId="50F2759D" w14:textId="77777777" w:rsidR="00106288" w:rsidRPr="00343929" w:rsidRDefault="00106288" w:rsidP="000612DC">
      <w:pPr>
        <w:pStyle w:val="Heading2"/>
      </w:pPr>
      <w:r w:rsidRPr="00343929">
        <w:t>Submission details</w:t>
      </w:r>
    </w:p>
    <w:tbl>
      <w:tblPr>
        <w:tblW w:w="8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25"/>
        <w:gridCol w:w="2817"/>
        <w:gridCol w:w="1294"/>
        <w:gridCol w:w="1899"/>
      </w:tblGrid>
      <w:tr w:rsidR="00106288" w:rsidRPr="00343929" w14:paraId="01EED463" w14:textId="77777777" w:rsidTr="00566435">
        <w:trPr>
          <w:cantSplit/>
          <w:jc w:val="center"/>
        </w:trPr>
        <w:tc>
          <w:tcPr>
            <w:tcW w:w="2325" w:type="dxa"/>
            <w:shd w:val="clear" w:color="auto" w:fill="E6E6E6"/>
            <w:vAlign w:val="center"/>
          </w:tcPr>
          <w:p w14:paraId="0096F1D7" w14:textId="77777777" w:rsidR="00106288" w:rsidRPr="00343929" w:rsidRDefault="008A0CB4" w:rsidP="00566435">
            <w:pPr>
              <w:rPr>
                <w:b/>
              </w:rPr>
            </w:pPr>
            <w:r w:rsidRPr="00343929">
              <w:rPr>
                <w:b/>
              </w:rPr>
              <w:t>Candidate’s n</w:t>
            </w:r>
            <w:r w:rsidR="00106288" w:rsidRPr="00343929">
              <w:rPr>
                <w:b/>
              </w:rPr>
              <w:t>ame</w:t>
            </w:r>
          </w:p>
        </w:tc>
        <w:tc>
          <w:tcPr>
            <w:tcW w:w="2817" w:type="dxa"/>
            <w:shd w:val="clear" w:color="auto" w:fill="FFFFFF"/>
            <w:vAlign w:val="center"/>
          </w:tcPr>
          <w:p w14:paraId="39C86480" w14:textId="77777777" w:rsidR="00106288" w:rsidRPr="00343929" w:rsidRDefault="00106288" w:rsidP="00566435">
            <w:pPr>
              <w:rPr>
                <w:b/>
              </w:rPr>
            </w:pPr>
          </w:p>
        </w:tc>
        <w:tc>
          <w:tcPr>
            <w:tcW w:w="1294" w:type="dxa"/>
            <w:shd w:val="clear" w:color="auto" w:fill="E0E0E0"/>
            <w:vAlign w:val="center"/>
          </w:tcPr>
          <w:p w14:paraId="57C46076" w14:textId="77777777" w:rsidR="00106288" w:rsidRPr="00343929" w:rsidRDefault="008A0CB4" w:rsidP="00566435">
            <w:pPr>
              <w:rPr>
                <w:b/>
              </w:rPr>
            </w:pPr>
            <w:r w:rsidRPr="00343929">
              <w:rPr>
                <w:b/>
              </w:rPr>
              <w:t>Phone n</w:t>
            </w:r>
            <w:r w:rsidR="00106288" w:rsidRPr="00343929">
              <w:rPr>
                <w:b/>
              </w:rPr>
              <w:t>o.</w:t>
            </w:r>
          </w:p>
        </w:tc>
        <w:tc>
          <w:tcPr>
            <w:tcW w:w="1899" w:type="dxa"/>
            <w:shd w:val="clear" w:color="auto" w:fill="FFFFFF"/>
            <w:vAlign w:val="center"/>
          </w:tcPr>
          <w:p w14:paraId="23B56BA1" w14:textId="77777777" w:rsidR="00106288" w:rsidRPr="00343929" w:rsidRDefault="00106288" w:rsidP="00566435">
            <w:pPr>
              <w:rPr>
                <w:b/>
              </w:rPr>
            </w:pPr>
          </w:p>
        </w:tc>
      </w:tr>
      <w:tr w:rsidR="00106288" w:rsidRPr="00343929" w14:paraId="2E409461" w14:textId="77777777" w:rsidTr="00566435">
        <w:trPr>
          <w:cantSplit/>
          <w:jc w:val="center"/>
        </w:trPr>
        <w:tc>
          <w:tcPr>
            <w:tcW w:w="2325" w:type="dxa"/>
            <w:shd w:val="clear" w:color="auto" w:fill="E6E6E6"/>
            <w:vAlign w:val="center"/>
          </w:tcPr>
          <w:p w14:paraId="425685B9" w14:textId="77777777" w:rsidR="00106288" w:rsidRPr="00343929" w:rsidRDefault="008A0CB4" w:rsidP="00566435">
            <w:pPr>
              <w:rPr>
                <w:b/>
              </w:rPr>
            </w:pPr>
            <w:r w:rsidRPr="00343929">
              <w:rPr>
                <w:b/>
              </w:rPr>
              <w:t>Assessor’s n</w:t>
            </w:r>
            <w:r w:rsidR="00106288" w:rsidRPr="00343929">
              <w:rPr>
                <w:b/>
              </w:rPr>
              <w:t>ame</w:t>
            </w:r>
          </w:p>
        </w:tc>
        <w:tc>
          <w:tcPr>
            <w:tcW w:w="2817" w:type="dxa"/>
            <w:shd w:val="clear" w:color="auto" w:fill="FFFFFF"/>
            <w:vAlign w:val="center"/>
          </w:tcPr>
          <w:p w14:paraId="0C54E70D" w14:textId="77777777" w:rsidR="00106288" w:rsidRPr="00343929" w:rsidRDefault="00106288" w:rsidP="00566435">
            <w:pPr>
              <w:rPr>
                <w:b/>
              </w:rPr>
            </w:pPr>
          </w:p>
        </w:tc>
        <w:tc>
          <w:tcPr>
            <w:tcW w:w="1294" w:type="dxa"/>
            <w:shd w:val="clear" w:color="auto" w:fill="E0E0E0"/>
            <w:vAlign w:val="center"/>
          </w:tcPr>
          <w:p w14:paraId="303083DD" w14:textId="77777777" w:rsidR="00106288" w:rsidRPr="00343929" w:rsidRDefault="008A0CB4" w:rsidP="00566435">
            <w:pPr>
              <w:rPr>
                <w:b/>
              </w:rPr>
            </w:pPr>
            <w:r w:rsidRPr="00343929">
              <w:rPr>
                <w:b/>
              </w:rPr>
              <w:t>Phone n</w:t>
            </w:r>
            <w:r w:rsidR="00106288" w:rsidRPr="00343929">
              <w:rPr>
                <w:b/>
              </w:rPr>
              <w:t>o.</w:t>
            </w:r>
          </w:p>
        </w:tc>
        <w:tc>
          <w:tcPr>
            <w:tcW w:w="1899" w:type="dxa"/>
            <w:shd w:val="clear" w:color="auto" w:fill="FFFFFF"/>
            <w:vAlign w:val="center"/>
          </w:tcPr>
          <w:p w14:paraId="503F7A38" w14:textId="77777777" w:rsidR="00106288" w:rsidRPr="00343929" w:rsidRDefault="00106288" w:rsidP="00566435">
            <w:pPr>
              <w:rPr>
                <w:b/>
              </w:rPr>
            </w:pPr>
          </w:p>
        </w:tc>
      </w:tr>
      <w:tr w:rsidR="00106288" w:rsidRPr="00343929" w14:paraId="71834FF2" w14:textId="77777777" w:rsidTr="00566435">
        <w:trPr>
          <w:cantSplit/>
          <w:jc w:val="center"/>
        </w:trPr>
        <w:tc>
          <w:tcPr>
            <w:tcW w:w="2325" w:type="dxa"/>
            <w:shd w:val="clear" w:color="auto" w:fill="E6E6E6"/>
            <w:vAlign w:val="center"/>
          </w:tcPr>
          <w:p w14:paraId="7E892580" w14:textId="77777777" w:rsidR="00106288" w:rsidRPr="00343929" w:rsidRDefault="00106288" w:rsidP="00566435">
            <w:pPr>
              <w:rPr>
                <w:b/>
              </w:rPr>
            </w:pPr>
            <w:r w:rsidRPr="00343929">
              <w:rPr>
                <w:b/>
              </w:rPr>
              <w:t xml:space="preserve">Assessment </w:t>
            </w:r>
            <w:r w:rsidR="008A0CB4" w:rsidRPr="00343929">
              <w:rPr>
                <w:b/>
              </w:rPr>
              <w:t>s</w:t>
            </w:r>
            <w:r w:rsidRPr="00343929">
              <w:rPr>
                <w:b/>
              </w:rPr>
              <w:t>ite</w:t>
            </w:r>
          </w:p>
        </w:tc>
        <w:tc>
          <w:tcPr>
            <w:tcW w:w="6010" w:type="dxa"/>
            <w:gridSpan w:val="3"/>
            <w:shd w:val="clear" w:color="auto" w:fill="FFFFFF"/>
            <w:vAlign w:val="center"/>
          </w:tcPr>
          <w:p w14:paraId="6E709EA7" w14:textId="77777777" w:rsidR="00106288" w:rsidRPr="00343929" w:rsidRDefault="00106288" w:rsidP="00566435">
            <w:pPr>
              <w:rPr>
                <w:b/>
              </w:rPr>
            </w:pPr>
          </w:p>
        </w:tc>
      </w:tr>
      <w:tr w:rsidR="00106288" w:rsidRPr="00343929" w14:paraId="7649C923" w14:textId="77777777" w:rsidTr="00566435">
        <w:trPr>
          <w:cantSplit/>
          <w:jc w:val="center"/>
        </w:trPr>
        <w:tc>
          <w:tcPr>
            <w:tcW w:w="2325" w:type="dxa"/>
            <w:shd w:val="clear" w:color="auto" w:fill="E6E6E6"/>
            <w:vAlign w:val="center"/>
          </w:tcPr>
          <w:p w14:paraId="559EEAAD" w14:textId="77777777" w:rsidR="00106288" w:rsidRPr="00343929" w:rsidRDefault="008A0CB4" w:rsidP="00566435">
            <w:pPr>
              <w:rPr>
                <w:b/>
              </w:rPr>
            </w:pPr>
            <w:r w:rsidRPr="00343929">
              <w:rPr>
                <w:b/>
              </w:rPr>
              <w:t>Assessment d</w:t>
            </w:r>
            <w:r w:rsidR="00106288" w:rsidRPr="00343929">
              <w:rPr>
                <w:b/>
              </w:rPr>
              <w:t>ate/s</w:t>
            </w:r>
          </w:p>
        </w:tc>
        <w:tc>
          <w:tcPr>
            <w:tcW w:w="2817" w:type="dxa"/>
            <w:shd w:val="clear" w:color="auto" w:fill="FFFFFF"/>
            <w:vAlign w:val="center"/>
          </w:tcPr>
          <w:p w14:paraId="4C9DE11D" w14:textId="77777777" w:rsidR="00106288" w:rsidRPr="00343929" w:rsidRDefault="00106288" w:rsidP="00566435">
            <w:pPr>
              <w:rPr>
                <w:b/>
              </w:rPr>
            </w:pPr>
          </w:p>
        </w:tc>
        <w:tc>
          <w:tcPr>
            <w:tcW w:w="1294" w:type="dxa"/>
            <w:shd w:val="clear" w:color="auto" w:fill="E0E0E0"/>
            <w:vAlign w:val="center"/>
          </w:tcPr>
          <w:p w14:paraId="5FD1EF73" w14:textId="77777777" w:rsidR="00106288" w:rsidRPr="00343929" w:rsidRDefault="00106288" w:rsidP="00566435">
            <w:pPr>
              <w:rPr>
                <w:b/>
              </w:rPr>
            </w:pPr>
            <w:r w:rsidRPr="00343929">
              <w:rPr>
                <w:b/>
              </w:rPr>
              <w:t>Time/s</w:t>
            </w:r>
          </w:p>
        </w:tc>
        <w:tc>
          <w:tcPr>
            <w:tcW w:w="1899" w:type="dxa"/>
            <w:shd w:val="clear" w:color="auto" w:fill="FFFFFF"/>
            <w:vAlign w:val="center"/>
          </w:tcPr>
          <w:p w14:paraId="13DBE76C" w14:textId="77777777" w:rsidR="00106288" w:rsidRPr="00343929" w:rsidRDefault="00106288" w:rsidP="00566435">
            <w:pPr>
              <w:rPr>
                <w:b/>
              </w:rPr>
            </w:pPr>
          </w:p>
        </w:tc>
      </w:tr>
    </w:tbl>
    <w:p w14:paraId="07B638AF" w14:textId="77777777" w:rsidR="00106288" w:rsidRPr="00343929" w:rsidRDefault="00106288" w:rsidP="00E478E6">
      <w:pPr>
        <w:spacing w:before="240"/>
      </w:pPr>
      <w:r w:rsidRPr="00343929">
        <w:t>The assessment task is due on the date specified by your assessor. Any variation to this arrangement must be approved in writing by your assessor.</w:t>
      </w:r>
    </w:p>
    <w:p w14:paraId="74A93384" w14:textId="77777777" w:rsidR="00106288" w:rsidRPr="00343929" w:rsidRDefault="00106288" w:rsidP="00E478E6">
      <w:r w:rsidRPr="00343929">
        <w:t>Submit this document with any required evidence attached. See specifications below for details.</w:t>
      </w:r>
    </w:p>
    <w:p w14:paraId="1A2A33A9" w14:textId="77777777" w:rsidR="00AD0359" w:rsidRPr="00343929" w:rsidRDefault="00AD0359" w:rsidP="000612DC">
      <w:pPr>
        <w:pStyle w:val="Heading2"/>
      </w:pPr>
      <w:r w:rsidRPr="00343929">
        <w:t>Performance objective</w:t>
      </w:r>
    </w:p>
    <w:p w14:paraId="600C92AA" w14:textId="77777777" w:rsidR="00AD0359" w:rsidRPr="00343929" w:rsidRDefault="00AD0359" w:rsidP="00E478E6">
      <w:r w:rsidRPr="00343929">
        <w:t xml:space="preserve">The candidate will demonstrate the skills and knowledge required to </w:t>
      </w:r>
      <w:r w:rsidR="00954CF7" w:rsidRPr="00343929">
        <w:t xml:space="preserve">plan and </w:t>
      </w:r>
      <w:r w:rsidR="00E574A9" w:rsidRPr="00343929">
        <w:t xml:space="preserve">to </w:t>
      </w:r>
      <w:r w:rsidR="00954CF7" w:rsidRPr="00343929">
        <w:t xml:space="preserve">implement </w:t>
      </w:r>
      <w:r w:rsidR="005F1BBB" w:rsidRPr="00343929">
        <w:t>a</w:t>
      </w:r>
      <w:r w:rsidR="001F7127" w:rsidRPr="00343929">
        <w:t xml:space="preserve"> </w:t>
      </w:r>
      <w:r w:rsidR="004B619F" w:rsidRPr="00343929">
        <w:t>WHS</w:t>
      </w:r>
      <w:r w:rsidR="001F7127" w:rsidRPr="00343929">
        <w:t xml:space="preserve"> management system.</w:t>
      </w:r>
    </w:p>
    <w:p w14:paraId="5D636D68" w14:textId="77777777" w:rsidR="00AD0359" w:rsidRPr="00343929" w:rsidRDefault="00AD0359" w:rsidP="000612DC">
      <w:pPr>
        <w:pStyle w:val="Heading2"/>
      </w:pPr>
      <w:r w:rsidRPr="00343929">
        <w:t>Assessment description</w:t>
      </w:r>
    </w:p>
    <w:p w14:paraId="4A690CF7" w14:textId="47604CA5" w:rsidR="00AD0359" w:rsidRPr="00343929" w:rsidRDefault="00AD0359" w:rsidP="00E478E6">
      <w:r w:rsidRPr="00343929">
        <w:t xml:space="preserve">Using the scenario information supplied, </w:t>
      </w:r>
      <w:r w:rsidR="005F1BBB" w:rsidRPr="00343929">
        <w:t xml:space="preserve">and the WHS policy and management system design </w:t>
      </w:r>
      <w:r w:rsidR="00471B19" w:rsidRPr="00343929">
        <w:t xml:space="preserve">you </w:t>
      </w:r>
      <w:r w:rsidR="005F1BBB" w:rsidRPr="00343929">
        <w:t>developed for Assessment Task 1, you</w:t>
      </w:r>
      <w:r w:rsidRPr="00343929">
        <w:t xml:space="preserve"> will </w:t>
      </w:r>
      <w:r w:rsidR="005F1BBB" w:rsidRPr="00343929">
        <w:t>carry out a number of planning a</w:t>
      </w:r>
      <w:r w:rsidR="005A1037" w:rsidRPr="00343929">
        <w:t>nd implementation activities</w:t>
      </w:r>
      <w:r w:rsidR="009C4F13">
        <w:t>,</w:t>
      </w:r>
      <w:r w:rsidR="005A1037" w:rsidRPr="00343929">
        <w:t xml:space="preserve"> and role-play </w:t>
      </w:r>
      <w:r w:rsidR="005F1BBB" w:rsidRPr="00343929">
        <w:t xml:space="preserve">consultation with </w:t>
      </w:r>
      <w:r w:rsidR="00F134C9" w:rsidRPr="00343929">
        <w:t>stakeholders</w:t>
      </w:r>
      <w:r w:rsidR="001F7127" w:rsidRPr="00343929">
        <w:t>.</w:t>
      </w:r>
      <w:r w:rsidR="00954CF7" w:rsidRPr="00343929">
        <w:t xml:space="preserve"> </w:t>
      </w:r>
      <w:r w:rsidR="009C4F13">
        <w:t>To complete the assessment t</w:t>
      </w:r>
      <w:r w:rsidR="00471B19" w:rsidRPr="00343929">
        <w:t>ask requirements, y</w:t>
      </w:r>
      <w:r w:rsidR="00AA5132" w:rsidRPr="00343929">
        <w:t>ou will develop and submit a portfolio of planning and implementation documentation</w:t>
      </w:r>
      <w:r w:rsidR="00DE20BC">
        <w:t xml:space="preserve"> for a pilot program at the </w:t>
      </w:r>
      <w:proofErr w:type="spellStart"/>
      <w:r w:rsidR="00DE20BC">
        <w:t>Pitstop</w:t>
      </w:r>
      <w:proofErr w:type="spellEnd"/>
      <w:r w:rsidR="00DE20BC">
        <w:t xml:space="preserve"> Pty Ltd Wollongong service station</w:t>
      </w:r>
      <w:r w:rsidR="00AA5132" w:rsidRPr="00343929">
        <w:t>.</w:t>
      </w:r>
    </w:p>
    <w:p w14:paraId="3B2345EF" w14:textId="77777777" w:rsidR="00AD0359" w:rsidRPr="00343929" w:rsidRDefault="00AD0359" w:rsidP="000612DC">
      <w:pPr>
        <w:pStyle w:val="Heading2"/>
      </w:pPr>
      <w:r w:rsidRPr="00343929">
        <w:t>Procedure</w:t>
      </w:r>
    </w:p>
    <w:p w14:paraId="533EB25F" w14:textId="6118EBD0" w:rsidR="000849B7" w:rsidRPr="00E478E6" w:rsidRDefault="000849B7" w:rsidP="00566435">
      <w:pPr>
        <w:pStyle w:val="ListParagraph"/>
        <w:numPr>
          <w:ilvl w:val="0"/>
          <w:numId w:val="46"/>
        </w:numPr>
        <w:ind w:left="568" w:hanging="284"/>
      </w:pPr>
      <w:r w:rsidRPr="00E478E6">
        <w:t>Review the simulated workplace informat</w:t>
      </w:r>
      <w:r w:rsidR="00AA4086" w:rsidRPr="00E478E6">
        <w:t xml:space="preserve">ion for </w:t>
      </w:r>
      <w:proofErr w:type="spellStart"/>
      <w:r w:rsidR="00AA4086" w:rsidRPr="00E478E6">
        <w:t>Pitstop</w:t>
      </w:r>
      <w:proofErr w:type="spellEnd"/>
      <w:r w:rsidR="00AA4086" w:rsidRPr="00E478E6">
        <w:t xml:space="preserve"> Pty Ltd</w:t>
      </w:r>
      <w:r w:rsidR="00343929" w:rsidRPr="00E478E6">
        <w:t xml:space="preserve"> provided in this task</w:t>
      </w:r>
      <w:r w:rsidR="00AA4086" w:rsidRPr="00E478E6">
        <w:t>. Review</w:t>
      </w:r>
      <w:r w:rsidR="006B27A9" w:rsidRPr="00E478E6">
        <w:t xml:space="preserve"> the </w:t>
      </w:r>
      <w:r w:rsidR="004B619F" w:rsidRPr="00E478E6">
        <w:t>WHS</w:t>
      </w:r>
      <w:r w:rsidR="006B27A9" w:rsidRPr="00E478E6">
        <w:t xml:space="preserve">MS </w:t>
      </w:r>
      <w:r w:rsidR="00F134C9" w:rsidRPr="00E478E6">
        <w:t>design and WHS policy you</w:t>
      </w:r>
      <w:r w:rsidR="006B27A9" w:rsidRPr="00E478E6">
        <w:t xml:space="preserve"> propos</w:t>
      </w:r>
      <w:r w:rsidR="00232408" w:rsidRPr="00E478E6">
        <w:t xml:space="preserve">ed in </w:t>
      </w:r>
      <w:r w:rsidR="00954CF7" w:rsidRPr="00E478E6">
        <w:t>Assessment</w:t>
      </w:r>
      <w:r w:rsidR="009C4F13">
        <w:t xml:space="preserve"> </w:t>
      </w:r>
      <w:r w:rsidR="009C4F13">
        <w:br/>
        <w:t>Task</w:t>
      </w:r>
      <w:r w:rsidR="00954CF7" w:rsidRPr="00E478E6">
        <w:t xml:space="preserve"> 1</w:t>
      </w:r>
      <w:r w:rsidR="00232408" w:rsidRPr="00E478E6">
        <w:t xml:space="preserve">. </w:t>
      </w:r>
      <w:r w:rsidR="00AA4086" w:rsidRPr="00E478E6">
        <w:t>Prepare to</w:t>
      </w:r>
      <w:r w:rsidR="0050357B" w:rsidRPr="00E478E6">
        <w:t xml:space="preserve"> plan and</w:t>
      </w:r>
      <w:r w:rsidR="00AA4086" w:rsidRPr="00E478E6">
        <w:t xml:space="preserve"> implement elements of the </w:t>
      </w:r>
      <w:r w:rsidR="004B619F" w:rsidRPr="00E478E6">
        <w:t>WHS</w:t>
      </w:r>
      <w:r w:rsidR="00AA4086" w:rsidRPr="00E478E6">
        <w:t>MS</w:t>
      </w:r>
      <w:r w:rsidR="005A7F38" w:rsidRPr="00E478E6">
        <w:t xml:space="preserve"> in consultation with relevant individuals and parties.</w:t>
      </w:r>
    </w:p>
    <w:p w14:paraId="274DCA78" w14:textId="77777777" w:rsidR="003908C6" w:rsidRPr="00E478E6" w:rsidRDefault="003908C6" w:rsidP="00566435">
      <w:pPr>
        <w:pStyle w:val="ListParagraph"/>
        <w:numPr>
          <w:ilvl w:val="0"/>
          <w:numId w:val="46"/>
        </w:numPr>
        <w:ind w:left="568" w:hanging="284"/>
      </w:pPr>
      <w:r w:rsidRPr="00E478E6">
        <w:t xml:space="preserve">Arrange </w:t>
      </w:r>
      <w:r w:rsidR="006B21AA" w:rsidRPr="00E478E6">
        <w:t xml:space="preserve">with your assessor </w:t>
      </w:r>
      <w:r w:rsidRPr="00E478E6">
        <w:t xml:space="preserve">to </w:t>
      </w:r>
      <w:r w:rsidR="009E0D6C" w:rsidRPr="00E478E6">
        <w:t xml:space="preserve">meet </w:t>
      </w:r>
      <w:r w:rsidRPr="00E478E6">
        <w:t xml:space="preserve">with </w:t>
      </w:r>
      <w:r w:rsidR="00602119" w:rsidRPr="00E478E6">
        <w:t xml:space="preserve">the board of directors and senior management </w:t>
      </w:r>
      <w:r w:rsidR="00343929" w:rsidRPr="00E478E6">
        <w:t xml:space="preserve">(in a role-play) </w:t>
      </w:r>
      <w:r w:rsidRPr="00E478E6">
        <w:t xml:space="preserve">to </w:t>
      </w:r>
      <w:r w:rsidR="009E0D6C" w:rsidRPr="00E478E6">
        <w:t xml:space="preserve">discuss the requirements of the WHS </w:t>
      </w:r>
      <w:r w:rsidR="006B21AA" w:rsidRPr="00E478E6">
        <w:t>plan</w:t>
      </w:r>
      <w:r w:rsidR="009E0D6C" w:rsidRPr="00E478E6">
        <w:t>:</w:t>
      </w:r>
      <w:r w:rsidRPr="00E478E6">
        <w:t xml:space="preserve"> </w:t>
      </w:r>
      <w:r w:rsidR="002A0346" w:rsidRPr="00E478E6">
        <w:t>identification and cont</w:t>
      </w:r>
      <w:r w:rsidR="009E0D6C" w:rsidRPr="00E478E6">
        <w:t xml:space="preserve">rol of hazards, compliance, </w:t>
      </w:r>
      <w:r w:rsidR="00602119" w:rsidRPr="00E478E6">
        <w:t>performance monitoring</w:t>
      </w:r>
      <w:r w:rsidR="009E0D6C" w:rsidRPr="00E478E6">
        <w:t>, and implementation of system</w:t>
      </w:r>
      <w:r w:rsidR="002A0346" w:rsidRPr="00E478E6">
        <w:t>.</w:t>
      </w:r>
    </w:p>
    <w:p w14:paraId="6E5D1CE8" w14:textId="77777777" w:rsidR="00C9499E" w:rsidRPr="00E478E6" w:rsidRDefault="009E0D6C" w:rsidP="00566435">
      <w:pPr>
        <w:pStyle w:val="ListParagraph"/>
        <w:keepNext/>
        <w:keepLines/>
        <w:numPr>
          <w:ilvl w:val="0"/>
          <w:numId w:val="46"/>
        </w:numPr>
        <w:ind w:left="568" w:hanging="284"/>
      </w:pPr>
      <w:r w:rsidRPr="00E478E6">
        <w:lastRenderedPageBreak/>
        <w:t xml:space="preserve">Lead </w:t>
      </w:r>
      <w:r w:rsidR="00343929" w:rsidRPr="00E478E6">
        <w:t xml:space="preserve">the role-play </w:t>
      </w:r>
      <w:r w:rsidRPr="00E478E6">
        <w:t>meeting with board of directors and senior management</w:t>
      </w:r>
      <w:r w:rsidR="00343929" w:rsidRPr="00E478E6">
        <w:t xml:space="preserve"> to</w:t>
      </w:r>
      <w:r w:rsidRPr="00E478E6">
        <w:t>:</w:t>
      </w:r>
    </w:p>
    <w:p w14:paraId="052ADCC8" w14:textId="77777777" w:rsidR="009E0D6C" w:rsidRPr="00942193" w:rsidRDefault="00343929" w:rsidP="00566435">
      <w:pPr>
        <w:pStyle w:val="ListParagraph"/>
        <w:numPr>
          <w:ilvl w:val="1"/>
          <w:numId w:val="46"/>
        </w:numPr>
      </w:pPr>
      <w:r w:rsidRPr="00942193">
        <w:t>o</w:t>
      </w:r>
      <w:r w:rsidR="009E0D6C" w:rsidRPr="00942193">
        <w:t>utline requirements of WHS planning</w:t>
      </w:r>
      <w:r w:rsidRPr="00942193">
        <w:t>;</w:t>
      </w:r>
      <w:r w:rsidR="001B443A" w:rsidRPr="00942193">
        <w:t xml:space="preserve"> </w:t>
      </w:r>
      <w:r w:rsidRPr="00942193">
        <w:t>r</w:t>
      </w:r>
      <w:r w:rsidR="001B443A" w:rsidRPr="00942193">
        <w:t>efer to appropriate standards</w:t>
      </w:r>
    </w:p>
    <w:p w14:paraId="586498BB" w14:textId="77777777" w:rsidR="006E6E13" w:rsidRPr="00942193" w:rsidRDefault="00343929" w:rsidP="00566435">
      <w:pPr>
        <w:pStyle w:val="ListParagraph"/>
        <w:numPr>
          <w:ilvl w:val="1"/>
          <w:numId w:val="46"/>
        </w:numPr>
      </w:pPr>
      <w:r w:rsidRPr="00942193">
        <w:t>d</w:t>
      </w:r>
      <w:r w:rsidR="006E6E13" w:rsidRPr="00942193">
        <w:t>iscuss and consult o</w:t>
      </w:r>
      <w:r w:rsidRPr="00942193">
        <w:t>n procedures to manage WHS risk</w:t>
      </w:r>
    </w:p>
    <w:p w14:paraId="264420FE" w14:textId="77777777" w:rsidR="009E0D6C" w:rsidRPr="00942193" w:rsidRDefault="00343929" w:rsidP="00566435">
      <w:pPr>
        <w:pStyle w:val="ListParagraph"/>
        <w:numPr>
          <w:ilvl w:val="1"/>
          <w:numId w:val="46"/>
        </w:numPr>
      </w:pPr>
      <w:r w:rsidRPr="00942193">
        <w:t>d</w:t>
      </w:r>
      <w:r w:rsidR="009E0D6C" w:rsidRPr="00942193">
        <w:t>iscuss and consult on compliance and standards to adhere to</w:t>
      </w:r>
    </w:p>
    <w:p w14:paraId="1EB268B2" w14:textId="77777777" w:rsidR="006E6E13" w:rsidRPr="00942193" w:rsidRDefault="00343929" w:rsidP="00566435">
      <w:pPr>
        <w:pStyle w:val="ListParagraph"/>
        <w:numPr>
          <w:ilvl w:val="1"/>
          <w:numId w:val="46"/>
        </w:numPr>
      </w:pPr>
      <w:r w:rsidRPr="00942193">
        <w:t>d</w:t>
      </w:r>
      <w:r w:rsidR="006E6E13" w:rsidRPr="00942193">
        <w:t>iscuss and consult on WHS targets and performance measures</w:t>
      </w:r>
    </w:p>
    <w:p w14:paraId="3D6745E3" w14:textId="77777777" w:rsidR="009E0D6C" w:rsidRPr="00942193" w:rsidRDefault="00DE20BC" w:rsidP="00566435">
      <w:pPr>
        <w:pStyle w:val="ListParagraph"/>
        <w:numPr>
          <w:ilvl w:val="1"/>
          <w:numId w:val="46"/>
        </w:numPr>
      </w:pPr>
      <w:proofErr w:type="gramStart"/>
      <w:r w:rsidRPr="00942193">
        <w:t>d</w:t>
      </w:r>
      <w:r w:rsidR="009E0D6C" w:rsidRPr="00942193">
        <w:t>escribe</w:t>
      </w:r>
      <w:proofErr w:type="gramEnd"/>
      <w:r w:rsidR="009E0D6C" w:rsidRPr="00942193">
        <w:t xml:space="preserve"> key elements of implementation to be piloted at Wollongong store</w:t>
      </w:r>
      <w:r w:rsidR="00343929" w:rsidRPr="00942193">
        <w:t>.</w:t>
      </w:r>
    </w:p>
    <w:p w14:paraId="3DF0EB68" w14:textId="77777777" w:rsidR="006E6E13" w:rsidRPr="00343929" w:rsidRDefault="006E6E13" w:rsidP="00566435">
      <w:pPr>
        <w:pStyle w:val="ListParagraph"/>
        <w:ind w:left="567"/>
      </w:pPr>
      <w:r w:rsidRPr="00C13FBA">
        <w:rPr>
          <w:b/>
        </w:rPr>
        <w:t>Note</w:t>
      </w:r>
      <w:r w:rsidRPr="00343929">
        <w:t>: Ensure you</w:t>
      </w:r>
      <w:r w:rsidR="00D3221F" w:rsidRPr="00343929">
        <w:t xml:space="preserve"> anticipate possible issues and objections and use</w:t>
      </w:r>
      <w:r w:rsidRPr="00343929">
        <w:t xml:space="preserve"> communication skills to build consensus and support for system.</w:t>
      </w:r>
    </w:p>
    <w:p w14:paraId="5E83DBBB" w14:textId="73B2580C" w:rsidR="006E6E13" w:rsidRPr="00E478E6" w:rsidRDefault="006E6E13" w:rsidP="00566435">
      <w:pPr>
        <w:pStyle w:val="ListParagraph"/>
        <w:numPr>
          <w:ilvl w:val="0"/>
          <w:numId w:val="46"/>
        </w:numPr>
      </w:pPr>
      <w:r w:rsidRPr="00E478E6">
        <w:t>Develop a 1</w:t>
      </w:r>
      <w:r w:rsidR="00DE20BC" w:rsidRPr="00E478E6">
        <w:t>–</w:t>
      </w:r>
      <w:r w:rsidRPr="00E478E6">
        <w:t>2 page outline of plan</w:t>
      </w:r>
      <w:r w:rsidR="00C13FBA">
        <w:t>,</w:t>
      </w:r>
      <w:r w:rsidRPr="00E478E6">
        <w:t xml:space="preserve"> containing outcomes of consultation.</w:t>
      </w:r>
    </w:p>
    <w:p w14:paraId="039184CE" w14:textId="77777777" w:rsidR="002D2019" w:rsidRPr="00E478E6" w:rsidRDefault="002D2019" w:rsidP="00566435">
      <w:pPr>
        <w:pStyle w:val="ListParagraph"/>
        <w:numPr>
          <w:ilvl w:val="0"/>
          <w:numId w:val="46"/>
        </w:numPr>
      </w:pPr>
      <w:r w:rsidRPr="00E478E6">
        <w:t>Develop a 1</w:t>
      </w:r>
      <w:r w:rsidR="00DE20BC" w:rsidRPr="00E478E6">
        <w:t>–</w:t>
      </w:r>
      <w:r w:rsidRPr="00E478E6">
        <w:t>2 page draft risk assessment and control procedure.</w:t>
      </w:r>
    </w:p>
    <w:p w14:paraId="00A08D95" w14:textId="77777777" w:rsidR="002D2019" w:rsidRPr="00E478E6" w:rsidRDefault="006E6E13" w:rsidP="00566435">
      <w:pPr>
        <w:pStyle w:val="ListParagraph"/>
        <w:numPr>
          <w:ilvl w:val="0"/>
          <w:numId w:val="46"/>
        </w:numPr>
      </w:pPr>
      <w:r w:rsidRPr="00E478E6">
        <w:t>Develop a draft implementation</w:t>
      </w:r>
      <w:r w:rsidR="001D204F" w:rsidRPr="00E478E6">
        <w:t>/action</w:t>
      </w:r>
      <w:r w:rsidRPr="00E478E6">
        <w:t xml:space="preserve"> plan for the Wollongong store. Include:</w:t>
      </w:r>
    </w:p>
    <w:p w14:paraId="2A645031" w14:textId="77777777" w:rsidR="00C95C74" w:rsidRPr="00942193" w:rsidRDefault="00DE20BC" w:rsidP="00566435">
      <w:pPr>
        <w:pStyle w:val="ListParagraph"/>
        <w:numPr>
          <w:ilvl w:val="1"/>
          <w:numId w:val="46"/>
        </w:numPr>
      </w:pPr>
      <w:r w:rsidRPr="00942193">
        <w:t>s</w:t>
      </w:r>
      <w:r w:rsidR="005A7F38" w:rsidRPr="00942193">
        <w:t>pecific activities for:</w:t>
      </w:r>
    </w:p>
    <w:p w14:paraId="65653114" w14:textId="31761FC0" w:rsidR="00C95C74" w:rsidRPr="00942193" w:rsidRDefault="00DE20BC" w:rsidP="00566435">
      <w:pPr>
        <w:pStyle w:val="ListParagraph"/>
        <w:numPr>
          <w:ilvl w:val="2"/>
          <w:numId w:val="46"/>
        </w:numPr>
      </w:pPr>
      <w:proofErr w:type="gramStart"/>
      <w:r w:rsidRPr="00942193">
        <w:t>i</w:t>
      </w:r>
      <w:r w:rsidR="00C95C74" w:rsidRPr="00942193">
        <w:t>nitial</w:t>
      </w:r>
      <w:proofErr w:type="gramEnd"/>
      <w:r w:rsidR="00C95C74" w:rsidRPr="00942193">
        <w:t xml:space="preserve"> launch of WHSMS</w:t>
      </w:r>
      <w:r w:rsidR="00C13FBA">
        <w:t>,</w:t>
      </w:r>
      <w:r w:rsidR="00393FFD" w:rsidRPr="00942193">
        <w:t xml:space="preserve"> including development of policies and procedures</w:t>
      </w:r>
      <w:r w:rsidR="00034ECC" w:rsidRPr="00942193">
        <w:t xml:space="preserve"> (safety procedures,</w:t>
      </w:r>
      <w:r w:rsidR="00C13FBA">
        <w:t xml:space="preserve"> record</w:t>
      </w:r>
      <w:r w:rsidR="00034ECC" w:rsidRPr="00942193">
        <w:t>keeping procedures, etc</w:t>
      </w:r>
      <w:r w:rsidRPr="00942193">
        <w:t>.</w:t>
      </w:r>
      <w:r w:rsidR="00034ECC" w:rsidRPr="00942193">
        <w:t>)</w:t>
      </w:r>
    </w:p>
    <w:p w14:paraId="7618CA54" w14:textId="77777777" w:rsidR="00C95C74" w:rsidRPr="00942193" w:rsidRDefault="00DE20BC" w:rsidP="00566435">
      <w:pPr>
        <w:pStyle w:val="ListParagraph"/>
        <w:numPr>
          <w:ilvl w:val="2"/>
          <w:numId w:val="46"/>
        </w:numPr>
      </w:pPr>
      <w:r w:rsidRPr="00942193">
        <w:t>o</w:t>
      </w:r>
      <w:r w:rsidR="006E6E13" w:rsidRPr="00942193">
        <w:t>ngoing activities</w:t>
      </w:r>
    </w:p>
    <w:p w14:paraId="3016FCFD" w14:textId="77777777" w:rsidR="00C95C74" w:rsidRPr="00942193" w:rsidRDefault="00DE20BC" w:rsidP="00566435">
      <w:pPr>
        <w:pStyle w:val="ListParagraph"/>
        <w:numPr>
          <w:ilvl w:val="2"/>
          <w:numId w:val="46"/>
        </w:numPr>
      </w:pPr>
      <w:r w:rsidRPr="00942193">
        <w:t>t</w:t>
      </w:r>
      <w:r w:rsidR="00C95C74" w:rsidRPr="00942193">
        <w:t>raining</w:t>
      </w:r>
      <w:r w:rsidRPr="00942193">
        <w:t>: c</w:t>
      </w:r>
      <w:r w:rsidR="00D71E6B" w:rsidRPr="00942193">
        <w:t xml:space="preserve">onsider current activities undertaken by staff, required activities under your plan, and capabilities of </w:t>
      </w:r>
      <w:r w:rsidR="00393FFD" w:rsidRPr="00942193">
        <w:t xml:space="preserve">current </w:t>
      </w:r>
      <w:r w:rsidR="00D71E6B" w:rsidRPr="00942193">
        <w:t>employees</w:t>
      </w:r>
    </w:p>
    <w:p w14:paraId="7CF45524" w14:textId="77777777" w:rsidR="00C95C74" w:rsidRPr="00942193" w:rsidRDefault="00DE20BC" w:rsidP="00566435">
      <w:pPr>
        <w:pStyle w:val="ListParagraph"/>
        <w:numPr>
          <w:ilvl w:val="2"/>
          <w:numId w:val="46"/>
        </w:numPr>
      </w:pPr>
      <w:r w:rsidRPr="00942193">
        <w:t>c</w:t>
      </w:r>
      <w:r w:rsidR="00C95C74" w:rsidRPr="00942193">
        <w:t>ommunication and consultation</w:t>
      </w:r>
    </w:p>
    <w:p w14:paraId="4473411C" w14:textId="77777777" w:rsidR="001D204F" w:rsidRPr="00942193" w:rsidRDefault="00DE20BC" w:rsidP="00566435">
      <w:pPr>
        <w:pStyle w:val="ListParagraph"/>
        <w:numPr>
          <w:ilvl w:val="2"/>
          <w:numId w:val="46"/>
        </w:numPr>
      </w:pPr>
      <w:r w:rsidRPr="00942193">
        <w:t>m</w:t>
      </w:r>
      <w:r w:rsidR="001D204F" w:rsidRPr="00942193">
        <w:t>oni</w:t>
      </w:r>
      <w:r w:rsidR="005A7F38" w:rsidRPr="00942193">
        <w:t xml:space="preserve">toring and reporting, </w:t>
      </w:r>
      <w:r w:rsidR="001D204F" w:rsidRPr="00942193">
        <w:t xml:space="preserve">such as </w:t>
      </w:r>
      <w:r w:rsidR="005A7F38" w:rsidRPr="00942193">
        <w:t xml:space="preserve">regular </w:t>
      </w:r>
      <w:r w:rsidR="001D204F" w:rsidRPr="00942193">
        <w:t>safety audits</w:t>
      </w:r>
    </w:p>
    <w:p w14:paraId="1495B2E8" w14:textId="77777777" w:rsidR="006E6E13" w:rsidRPr="00942193" w:rsidRDefault="00DE20BC" w:rsidP="00566435">
      <w:pPr>
        <w:pStyle w:val="ListParagraph"/>
        <w:numPr>
          <w:ilvl w:val="1"/>
          <w:numId w:val="46"/>
        </w:numPr>
      </w:pPr>
      <w:r w:rsidRPr="00942193">
        <w:t>r</w:t>
      </w:r>
      <w:r w:rsidR="006E6E13" w:rsidRPr="00942193">
        <w:t>esponsibilities and accountabilities</w:t>
      </w:r>
    </w:p>
    <w:p w14:paraId="4DFD18B1" w14:textId="77777777" w:rsidR="001D204F" w:rsidRPr="00942193" w:rsidRDefault="00DE20BC" w:rsidP="00566435">
      <w:pPr>
        <w:pStyle w:val="ListParagraph"/>
        <w:numPr>
          <w:ilvl w:val="1"/>
          <w:numId w:val="46"/>
        </w:numPr>
      </w:pPr>
      <w:r w:rsidRPr="00942193">
        <w:t>t</w:t>
      </w:r>
      <w:r w:rsidR="006E6E13" w:rsidRPr="00942193">
        <w:t>imelines</w:t>
      </w:r>
    </w:p>
    <w:p w14:paraId="01A910CD" w14:textId="77777777" w:rsidR="001D204F" w:rsidRPr="00942193" w:rsidRDefault="00DE20BC" w:rsidP="00566435">
      <w:pPr>
        <w:pStyle w:val="ListParagraph"/>
        <w:numPr>
          <w:ilvl w:val="1"/>
          <w:numId w:val="46"/>
        </w:numPr>
      </w:pPr>
      <w:r w:rsidRPr="00942193">
        <w:t>t</w:t>
      </w:r>
      <w:r w:rsidR="001D204F" w:rsidRPr="00942193">
        <w:t>argets</w:t>
      </w:r>
      <w:r w:rsidR="00C95C74" w:rsidRPr="00942193">
        <w:t xml:space="preserve"> </w:t>
      </w:r>
    </w:p>
    <w:p w14:paraId="4DF63B6C" w14:textId="77777777" w:rsidR="00C95C74" w:rsidRPr="00942193" w:rsidRDefault="00DE20BC" w:rsidP="00566435">
      <w:pPr>
        <w:pStyle w:val="ListParagraph"/>
        <w:numPr>
          <w:ilvl w:val="1"/>
          <w:numId w:val="46"/>
        </w:numPr>
      </w:pPr>
      <w:r w:rsidRPr="00942193">
        <w:t>r</w:t>
      </w:r>
      <w:r w:rsidR="00C95C74" w:rsidRPr="00942193">
        <w:t>esources and estimated costs, for example training costs</w:t>
      </w:r>
    </w:p>
    <w:p w14:paraId="7A528BDA" w14:textId="77777777" w:rsidR="006E6E13" w:rsidRPr="00942193" w:rsidRDefault="00DE20BC" w:rsidP="00566435">
      <w:pPr>
        <w:pStyle w:val="ListParagraph"/>
        <w:numPr>
          <w:ilvl w:val="1"/>
          <w:numId w:val="46"/>
        </w:numPr>
      </w:pPr>
      <w:proofErr w:type="gramStart"/>
      <w:r w:rsidRPr="00942193">
        <w:t>h</w:t>
      </w:r>
      <w:r w:rsidR="006E6E13" w:rsidRPr="00942193">
        <w:t>ighlighted</w:t>
      </w:r>
      <w:proofErr w:type="gramEnd"/>
      <w:r w:rsidR="006E6E13" w:rsidRPr="00942193">
        <w:t xml:space="preserve"> areas of integratio</w:t>
      </w:r>
      <w:r w:rsidRPr="00942193">
        <w:t>n with other management systems.</w:t>
      </w:r>
    </w:p>
    <w:p w14:paraId="4BCC2BE5" w14:textId="77777777" w:rsidR="008D3330" w:rsidRPr="00E478E6" w:rsidRDefault="00E97E76" w:rsidP="00566435">
      <w:pPr>
        <w:pStyle w:val="ListParagraph"/>
        <w:numPr>
          <w:ilvl w:val="0"/>
          <w:numId w:val="46"/>
        </w:numPr>
      </w:pPr>
      <w:r w:rsidRPr="00E478E6">
        <w:t>Arrange with your assessor to meet with the Wollongong man</w:t>
      </w:r>
      <w:r w:rsidR="00393FFD" w:rsidRPr="00E478E6">
        <w:t>a</w:t>
      </w:r>
      <w:r w:rsidRPr="00E478E6">
        <w:t>ger to discuss implementation.</w:t>
      </w:r>
    </w:p>
    <w:p w14:paraId="72BCDA36" w14:textId="77777777" w:rsidR="00E97E76" w:rsidRPr="00E478E6" w:rsidRDefault="00E97E76" w:rsidP="00566435">
      <w:pPr>
        <w:pStyle w:val="ListParagraph"/>
        <w:keepNext/>
        <w:numPr>
          <w:ilvl w:val="0"/>
          <w:numId w:val="46"/>
        </w:numPr>
      </w:pPr>
      <w:r w:rsidRPr="00E478E6">
        <w:t>Lead</w:t>
      </w:r>
      <w:r w:rsidR="00DE20BC" w:rsidRPr="00E478E6">
        <w:t xml:space="preserve"> role-play </w:t>
      </w:r>
      <w:r w:rsidRPr="00E478E6">
        <w:t>meeting with Wollongong manager</w:t>
      </w:r>
      <w:r w:rsidR="008D058E" w:rsidRPr="00E478E6">
        <w:t xml:space="preserve"> and HSR</w:t>
      </w:r>
      <w:r w:rsidR="000808EA" w:rsidRPr="00E478E6">
        <w:t xml:space="preserve"> to</w:t>
      </w:r>
      <w:r w:rsidRPr="00E478E6">
        <w:t>:</w:t>
      </w:r>
    </w:p>
    <w:p w14:paraId="520C4AA5" w14:textId="77777777" w:rsidR="00E97E76" w:rsidRPr="00942193" w:rsidRDefault="000808EA" w:rsidP="00566435">
      <w:pPr>
        <w:pStyle w:val="ListParagraph"/>
        <w:keepNext/>
        <w:numPr>
          <w:ilvl w:val="1"/>
          <w:numId w:val="46"/>
        </w:numPr>
      </w:pPr>
      <w:r w:rsidRPr="00942193">
        <w:t>o</w:t>
      </w:r>
      <w:r w:rsidR="00E97E76" w:rsidRPr="00942193">
        <w:t>utline requirements of implementation</w:t>
      </w:r>
      <w:r w:rsidRPr="00942193">
        <w:t>; r</w:t>
      </w:r>
      <w:r w:rsidR="001B443A" w:rsidRPr="00942193">
        <w:t>efer to appropriate standards</w:t>
      </w:r>
    </w:p>
    <w:p w14:paraId="3C986DB0" w14:textId="77777777" w:rsidR="00393FFD" w:rsidRPr="00942193" w:rsidRDefault="000808EA" w:rsidP="00566435">
      <w:pPr>
        <w:pStyle w:val="ListParagraph"/>
        <w:numPr>
          <w:ilvl w:val="1"/>
          <w:numId w:val="46"/>
        </w:numPr>
      </w:pPr>
      <w:r w:rsidRPr="00942193">
        <w:t>d</w:t>
      </w:r>
      <w:r w:rsidR="00393FFD" w:rsidRPr="00942193">
        <w:t>iscuss and consult on procedures a</w:t>
      </w:r>
      <w:r w:rsidRPr="00942193">
        <w:t>nd processes to manage WHS risk</w:t>
      </w:r>
    </w:p>
    <w:p w14:paraId="3EB4D94C" w14:textId="77777777" w:rsidR="00E97E76" w:rsidRPr="00942193" w:rsidRDefault="000808EA" w:rsidP="00566435">
      <w:pPr>
        <w:pStyle w:val="ListParagraph"/>
        <w:numPr>
          <w:ilvl w:val="1"/>
          <w:numId w:val="46"/>
        </w:numPr>
      </w:pPr>
      <w:r w:rsidRPr="00942193">
        <w:t>d</w:t>
      </w:r>
      <w:r w:rsidR="00E97E76" w:rsidRPr="00942193">
        <w:t xml:space="preserve">iscuss and consult on key features of implementation </w:t>
      </w:r>
      <w:r w:rsidR="00C95C74" w:rsidRPr="00942193">
        <w:t>included in plan</w:t>
      </w:r>
    </w:p>
    <w:p w14:paraId="3B0102B7" w14:textId="77777777" w:rsidR="00E97E76" w:rsidRPr="00343929" w:rsidRDefault="00E97E76" w:rsidP="00566435">
      <w:pPr>
        <w:pStyle w:val="ListParagraph"/>
        <w:ind w:left="567"/>
      </w:pPr>
      <w:r w:rsidRPr="007367ED">
        <w:rPr>
          <w:b/>
        </w:rPr>
        <w:t>Note</w:t>
      </w:r>
      <w:r w:rsidRPr="00343929">
        <w:t xml:space="preserve">: Ensure you </w:t>
      </w:r>
      <w:r w:rsidR="00D3221F" w:rsidRPr="00343929">
        <w:t xml:space="preserve">anticipate possible issues and objections and </w:t>
      </w:r>
      <w:r w:rsidRPr="00343929">
        <w:t>use communication skills to build consensus and support for system.</w:t>
      </w:r>
    </w:p>
    <w:p w14:paraId="30D1F29C" w14:textId="77777777" w:rsidR="0027487D" w:rsidRPr="00E478E6" w:rsidRDefault="0027487D" w:rsidP="00566435">
      <w:pPr>
        <w:pStyle w:val="ListParagraph"/>
        <w:numPr>
          <w:ilvl w:val="0"/>
          <w:numId w:val="46"/>
        </w:numPr>
      </w:pPr>
      <w:r w:rsidRPr="00E478E6">
        <w:t xml:space="preserve">Make adjustments to </w:t>
      </w:r>
      <w:r w:rsidR="00C95C74" w:rsidRPr="00E478E6">
        <w:t>implementation plan</w:t>
      </w:r>
      <w:r w:rsidR="00455766" w:rsidRPr="00E478E6">
        <w:t xml:space="preserve"> </w:t>
      </w:r>
      <w:r w:rsidRPr="00E478E6">
        <w:t xml:space="preserve">after consultation with </w:t>
      </w:r>
      <w:r w:rsidR="00E97E76" w:rsidRPr="00E478E6">
        <w:t>Wollongong manager.</w:t>
      </w:r>
    </w:p>
    <w:p w14:paraId="01551322" w14:textId="77777777" w:rsidR="00D63E23" w:rsidRPr="00E478E6" w:rsidRDefault="00AD0359" w:rsidP="00566435">
      <w:pPr>
        <w:pStyle w:val="ListParagraph"/>
        <w:numPr>
          <w:ilvl w:val="0"/>
          <w:numId w:val="46"/>
        </w:numPr>
      </w:pPr>
      <w:r w:rsidRPr="00E478E6">
        <w:t xml:space="preserve">Submit all </w:t>
      </w:r>
      <w:r w:rsidR="0027487D" w:rsidRPr="00E478E6">
        <w:t xml:space="preserve">portfolio </w:t>
      </w:r>
      <w:r w:rsidRPr="00E478E6">
        <w:t>doc</w:t>
      </w:r>
      <w:r w:rsidR="00C56469" w:rsidRPr="00E478E6">
        <w:t>uments</w:t>
      </w:r>
      <w:r w:rsidRPr="00E478E6">
        <w:t xml:space="preserve"> to your assessor as per the specifications below. Ensure you keep a copy of all work submitted for your records.</w:t>
      </w:r>
    </w:p>
    <w:p w14:paraId="37CBA544" w14:textId="77777777" w:rsidR="00F82B71" w:rsidRPr="00343929" w:rsidRDefault="00F82B71" w:rsidP="000612DC">
      <w:pPr>
        <w:pStyle w:val="Heading2"/>
      </w:pPr>
      <w:r w:rsidRPr="00343929">
        <w:lastRenderedPageBreak/>
        <w:t>Specifications</w:t>
      </w:r>
    </w:p>
    <w:p w14:paraId="1A8FF819" w14:textId="77777777" w:rsidR="00F82B71" w:rsidRPr="009B4C1A" w:rsidRDefault="00E97E76" w:rsidP="009B4C1A">
      <w:r w:rsidRPr="00343929">
        <w:t>You must</w:t>
      </w:r>
      <w:r w:rsidR="00F82B71" w:rsidRPr="00343929">
        <w:t>:</w:t>
      </w:r>
    </w:p>
    <w:p w14:paraId="202DA695" w14:textId="77777777" w:rsidR="00E97E76" w:rsidRPr="009B4C1A" w:rsidRDefault="0063213C" w:rsidP="009B4C1A">
      <w:pPr>
        <w:pStyle w:val="ListParagraph"/>
        <w:numPr>
          <w:ilvl w:val="0"/>
          <w:numId w:val="41"/>
        </w:numPr>
      </w:pPr>
      <w:r w:rsidRPr="009B4C1A">
        <w:t>p</w:t>
      </w:r>
      <w:r w:rsidR="00E97E76" w:rsidRPr="009B4C1A">
        <w:t xml:space="preserve">articipate in </w:t>
      </w:r>
      <w:r w:rsidRPr="009B4C1A">
        <w:t>two</w:t>
      </w:r>
      <w:r w:rsidR="00E97E76" w:rsidRPr="009B4C1A">
        <w:t xml:space="preserve"> con</w:t>
      </w:r>
      <w:r w:rsidR="00C95C74" w:rsidRPr="009B4C1A">
        <w:t>sultation</w:t>
      </w:r>
      <w:r w:rsidR="00E97E76" w:rsidRPr="009B4C1A">
        <w:t xml:space="preserve"> </w:t>
      </w:r>
      <w:r w:rsidR="00343929" w:rsidRPr="009B4C1A">
        <w:t>role-play</w:t>
      </w:r>
      <w:r w:rsidR="00E97E76" w:rsidRPr="009B4C1A">
        <w:t>s</w:t>
      </w:r>
      <w:r w:rsidR="008D058E" w:rsidRPr="009B4C1A">
        <w:t>:</w:t>
      </w:r>
    </w:p>
    <w:p w14:paraId="125C7142" w14:textId="77777777" w:rsidR="008D058E" w:rsidRPr="009B4C1A" w:rsidRDefault="008D058E" w:rsidP="009B4C1A">
      <w:pPr>
        <w:pStyle w:val="ListParagraph"/>
        <w:numPr>
          <w:ilvl w:val="1"/>
          <w:numId w:val="40"/>
        </w:numPr>
      </w:pPr>
      <w:r w:rsidRPr="009B4C1A">
        <w:t>meeting with the board of directors and senior management</w:t>
      </w:r>
    </w:p>
    <w:p w14:paraId="7F719D41" w14:textId="77777777" w:rsidR="008D058E" w:rsidRPr="009B4C1A" w:rsidRDefault="008D058E" w:rsidP="009B4C1A">
      <w:pPr>
        <w:pStyle w:val="ListParagraph"/>
        <w:numPr>
          <w:ilvl w:val="1"/>
          <w:numId w:val="40"/>
        </w:numPr>
      </w:pPr>
      <w:r w:rsidRPr="009B4C1A">
        <w:t>meeting with</w:t>
      </w:r>
      <w:r w:rsidR="0063213C" w:rsidRPr="009B4C1A">
        <w:t xml:space="preserve"> the Wollongong manager and HSR</w:t>
      </w:r>
    </w:p>
    <w:p w14:paraId="44AAD43A" w14:textId="77777777" w:rsidR="00E97E76" w:rsidRPr="009B4C1A" w:rsidRDefault="0063213C" w:rsidP="009B4C1A">
      <w:pPr>
        <w:pStyle w:val="ListParagraph"/>
        <w:numPr>
          <w:ilvl w:val="0"/>
          <w:numId w:val="41"/>
        </w:numPr>
      </w:pPr>
      <w:r w:rsidRPr="009B4C1A">
        <w:t>s</w:t>
      </w:r>
      <w:r w:rsidR="00E97E76" w:rsidRPr="009B4C1A">
        <w:t>ubmit a 1</w:t>
      </w:r>
      <w:r w:rsidR="00DE20BC" w:rsidRPr="009B4C1A">
        <w:t>–</w:t>
      </w:r>
      <w:r w:rsidR="00E97E76" w:rsidRPr="009B4C1A">
        <w:t>2 page outline of plan cont</w:t>
      </w:r>
      <w:r w:rsidRPr="009B4C1A">
        <w:t>aining outcomes of consultation</w:t>
      </w:r>
    </w:p>
    <w:p w14:paraId="689C9A99" w14:textId="77777777" w:rsidR="00E97E76" w:rsidRPr="009B4C1A" w:rsidRDefault="0063213C" w:rsidP="009B4C1A">
      <w:pPr>
        <w:pStyle w:val="ListParagraph"/>
        <w:numPr>
          <w:ilvl w:val="0"/>
          <w:numId w:val="41"/>
        </w:numPr>
      </w:pPr>
      <w:r w:rsidRPr="009B4C1A">
        <w:t>s</w:t>
      </w:r>
      <w:r w:rsidR="00E97E76" w:rsidRPr="009B4C1A">
        <w:t>ubmit a 1</w:t>
      </w:r>
      <w:r w:rsidR="00DE20BC" w:rsidRPr="009B4C1A">
        <w:t>–</w:t>
      </w:r>
      <w:r w:rsidR="00E97E76" w:rsidRPr="009B4C1A">
        <w:t>2 page draft risk a</w:t>
      </w:r>
      <w:r w:rsidRPr="009B4C1A">
        <w:t>ssessment and control procedure</w:t>
      </w:r>
    </w:p>
    <w:p w14:paraId="5AE3BE24" w14:textId="55607E82" w:rsidR="00E97E76" w:rsidRPr="009B4C1A" w:rsidRDefault="0063213C" w:rsidP="009B4C1A">
      <w:pPr>
        <w:pStyle w:val="ListParagraph"/>
        <w:numPr>
          <w:ilvl w:val="0"/>
          <w:numId w:val="41"/>
        </w:numPr>
        <w:spacing w:after="240"/>
      </w:pPr>
      <w:proofErr w:type="gramStart"/>
      <w:r w:rsidRPr="009B4C1A">
        <w:t>s</w:t>
      </w:r>
      <w:r w:rsidR="00E97E76" w:rsidRPr="009B4C1A">
        <w:t>ubmit</w:t>
      </w:r>
      <w:proofErr w:type="gramEnd"/>
      <w:r w:rsidR="00E97E76" w:rsidRPr="009B4C1A">
        <w:t xml:space="preserve"> draft and final implementation/action plans for the Wollongong store</w:t>
      </w:r>
      <w:r w:rsidR="00052180">
        <w:t>.</w:t>
      </w:r>
    </w:p>
    <w:p w14:paraId="6E024DC2" w14:textId="77777777" w:rsidR="00DD7C1B" w:rsidRPr="00343929" w:rsidRDefault="00DD7C1B" w:rsidP="009B4C1A">
      <w:r w:rsidRPr="00343929">
        <w:t>Your assessor will be looking for:</w:t>
      </w:r>
    </w:p>
    <w:p w14:paraId="696DEDC8" w14:textId="77777777" w:rsidR="00DD7C1B" w:rsidRPr="009B4C1A" w:rsidRDefault="0063213C" w:rsidP="009B4C1A">
      <w:pPr>
        <w:pStyle w:val="ListParagraph"/>
        <w:numPr>
          <w:ilvl w:val="0"/>
          <w:numId w:val="41"/>
        </w:numPr>
      </w:pPr>
      <w:r w:rsidRPr="009B4C1A">
        <w:t>a</w:t>
      </w:r>
      <w:r w:rsidR="00DD7C1B" w:rsidRPr="009B4C1A">
        <w:t xml:space="preserve">nalytical skills to: </w:t>
      </w:r>
    </w:p>
    <w:p w14:paraId="3947F77C" w14:textId="77777777" w:rsidR="00DD7C1B" w:rsidRPr="009B4C1A" w:rsidRDefault="0063213C" w:rsidP="009B4C1A">
      <w:pPr>
        <w:pStyle w:val="ListParagraph"/>
        <w:numPr>
          <w:ilvl w:val="1"/>
          <w:numId w:val="40"/>
        </w:numPr>
      </w:pPr>
      <w:r w:rsidRPr="009B4C1A">
        <w:t>a</w:t>
      </w:r>
      <w:r w:rsidR="00DD7C1B" w:rsidRPr="009B4C1A">
        <w:t>nalyse relevant workplace information and data</w:t>
      </w:r>
    </w:p>
    <w:p w14:paraId="18EE241E" w14:textId="0A494BF2" w:rsidR="00DD7C1B" w:rsidRPr="009B4C1A" w:rsidRDefault="0063213C" w:rsidP="009B4C1A">
      <w:pPr>
        <w:pStyle w:val="ListParagraph"/>
        <w:numPr>
          <w:ilvl w:val="1"/>
          <w:numId w:val="40"/>
        </w:numPr>
      </w:pPr>
      <w:r w:rsidRPr="009B4C1A">
        <w:t>c</w:t>
      </w:r>
      <w:r w:rsidR="00DD7C1B" w:rsidRPr="009B4C1A">
        <w:t>ontribute to the assessment of resources needed to manage risk and</w:t>
      </w:r>
      <w:r w:rsidR="00052180">
        <w:t>,</w:t>
      </w:r>
      <w:r w:rsidR="00DD7C1B" w:rsidRPr="009B4C1A">
        <w:t xml:space="preserve"> where appropriate</w:t>
      </w:r>
      <w:r w:rsidR="00052180">
        <w:t>,</w:t>
      </w:r>
      <w:r w:rsidR="00DD7C1B" w:rsidRPr="009B4C1A">
        <w:t xml:space="preserve"> access these resources</w:t>
      </w:r>
    </w:p>
    <w:p w14:paraId="02EC6519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c</w:t>
      </w:r>
      <w:r w:rsidR="00DD7C1B" w:rsidRPr="009B4C1A">
        <w:t>ommunication skills to</w:t>
      </w:r>
      <w:r w:rsidR="00C95C74" w:rsidRPr="009B4C1A">
        <w:t xml:space="preserve"> co</w:t>
      </w:r>
      <w:r w:rsidR="00DD7C1B" w:rsidRPr="009B4C1A">
        <w:t xml:space="preserve">nduct effective formal and informal meetings and communicate effectively with personnel at all levels of the organisation </w:t>
      </w:r>
    </w:p>
    <w:p w14:paraId="41EF2D86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c</w:t>
      </w:r>
      <w:r w:rsidR="00DD7C1B" w:rsidRPr="009B4C1A">
        <w:t>onsultation, facilitation and negotiatio</w:t>
      </w:r>
      <w:r w:rsidR="00377883" w:rsidRPr="009B4C1A">
        <w:t>n skills to d</w:t>
      </w:r>
      <w:r w:rsidR="00DD7C1B" w:rsidRPr="009B4C1A">
        <w:t>evelop and implement plans</w:t>
      </w:r>
    </w:p>
    <w:p w14:paraId="0FB2456D" w14:textId="77777777" w:rsidR="00377883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i</w:t>
      </w:r>
      <w:r w:rsidR="00377883" w:rsidRPr="009B4C1A">
        <w:t>nformation technology skills to conduct research, create documentation and present information</w:t>
      </w:r>
    </w:p>
    <w:p w14:paraId="451E259D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n</w:t>
      </w:r>
      <w:r w:rsidR="00DD7C1B" w:rsidRPr="009B4C1A">
        <w:t xml:space="preserve">umeracy skills to </w:t>
      </w:r>
      <w:r w:rsidR="00377883" w:rsidRPr="009B4C1A">
        <w:t>estimate costs</w:t>
      </w:r>
      <w:r w:rsidR="00DD7C1B" w:rsidRPr="009B4C1A">
        <w:t xml:space="preserve"> </w:t>
      </w:r>
      <w:r w:rsidR="00DE14DF" w:rsidRPr="009B4C1A">
        <w:t>of WHSMS</w:t>
      </w:r>
    </w:p>
    <w:p w14:paraId="3095C8A9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o</w:t>
      </w:r>
      <w:r w:rsidR="00DD7C1B" w:rsidRPr="009B4C1A">
        <w:t xml:space="preserve">rganisational skills to manage own tasks within a timeframe </w:t>
      </w:r>
    </w:p>
    <w:p w14:paraId="7D3FBFF3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p</w:t>
      </w:r>
      <w:r w:rsidR="00DD7C1B" w:rsidRPr="009B4C1A">
        <w:t>roject</w:t>
      </w:r>
      <w:r w:rsidRPr="009B4C1A">
        <w:t xml:space="preserve"> </w:t>
      </w:r>
      <w:r w:rsidR="00DD7C1B" w:rsidRPr="009B4C1A">
        <w:t xml:space="preserve">management skills to </w:t>
      </w:r>
      <w:r w:rsidR="00377883" w:rsidRPr="009B4C1A">
        <w:t>develop plans to achieve change</w:t>
      </w:r>
    </w:p>
    <w:p w14:paraId="11B3D533" w14:textId="17A718D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k</w:t>
      </w:r>
      <w:r w:rsidR="00DD7C1B" w:rsidRPr="009B4C1A">
        <w:t>nowledge of barriers to WHSMS implementation</w:t>
      </w:r>
      <w:r w:rsidR="009B0F24">
        <w:t>,</w:t>
      </w:r>
      <w:r w:rsidR="00DD7C1B" w:rsidRPr="009B4C1A">
        <w:t xml:space="preserve"> and strategies to remove them</w:t>
      </w:r>
    </w:p>
    <w:p w14:paraId="3B06CC2F" w14:textId="77777777" w:rsidR="00214690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k</w:t>
      </w:r>
      <w:r w:rsidR="00214690" w:rsidRPr="009B4C1A">
        <w:t>nowledge</w:t>
      </w:r>
      <w:r w:rsidRPr="009B4C1A">
        <w:t xml:space="preserve"> of standards relating to WHSMS</w:t>
      </w:r>
    </w:p>
    <w:p w14:paraId="0ED40BEE" w14:textId="5DCA682A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k</w:t>
      </w:r>
      <w:r w:rsidR="00326B1E">
        <w:t>nowledge of relevant C</w:t>
      </w:r>
      <w:r w:rsidR="00214690" w:rsidRPr="009B4C1A">
        <w:t xml:space="preserve">ommonwealth and state or territory WHS Acts, </w:t>
      </w:r>
      <w:r w:rsidR="00707C42">
        <w:t>r</w:t>
      </w:r>
      <w:r w:rsidR="00214690" w:rsidRPr="009B4C1A">
        <w:t>egulations, codes of practice, standards, guidance material and other relevant publications</w:t>
      </w:r>
    </w:p>
    <w:p w14:paraId="77DA6FAA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r w:rsidRPr="009B4C1A">
        <w:t>k</w:t>
      </w:r>
      <w:r w:rsidR="00DD7C1B" w:rsidRPr="009B4C1A">
        <w:t>nowledge of</w:t>
      </w:r>
      <w:r w:rsidRPr="009B4C1A">
        <w:t xml:space="preserve"> the</w:t>
      </w:r>
      <w:r w:rsidR="00DD7C1B" w:rsidRPr="009B4C1A">
        <w:t xml:space="preserve"> nature of information and data that provide valid and reliable measures of WHS performance and WHSMS, including positive performance indicators</w:t>
      </w:r>
    </w:p>
    <w:p w14:paraId="11FAD488" w14:textId="77777777" w:rsidR="00DD7C1B" w:rsidRPr="009B4C1A" w:rsidRDefault="0063213C" w:rsidP="009B4C1A">
      <w:pPr>
        <w:pStyle w:val="ListParagraph"/>
        <w:numPr>
          <w:ilvl w:val="0"/>
          <w:numId w:val="39"/>
        </w:numPr>
      </w:pPr>
      <w:proofErr w:type="gramStart"/>
      <w:r w:rsidRPr="009B4C1A">
        <w:t>k</w:t>
      </w:r>
      <w:r w:rsidR="00DD7C1B" w:rsidRPr="009B4C1A">
        <w:t>nowledge</w:t>
      </w:r>
      <w:proofErr w:type="gramEnd"/>
      <w:r w:rsidR="00DD7C1B" w:rsidRPr="009B4C1A">
        <w:t xml:space="preserve"> of WHS management systems</w:t>
      </w:r>
      <w:r w:rsidRPr="009B4C1A">
        <w:t>.</w:t>
      </w:r>
    </w:p>
    <w:p w14:paraId="5EB81DFA" w14:textId="77777777" w:rsidR="00DD7C1B" w:rsidRPr="00343929" w:rsidRDefault="00DD7C1B" w:rsidP="00DD7C1B">
      <w:pPr>
        <w:pStyle w:val="Heading3"/>
      </w:pPr>
      <w:r w:rsidRPr="00343929">
        <w:t>Adjustment for distance-based learners</w:t>
      </w:r>
    </w:p>
    <w:p w14:paraId="5862DEFA" w14:textId="77777777" w:rsidR="0063213C" w:rsidRPr="009B4C1A" w:rsidRDefault="0063213C" w:rsidP="009B4C1A">
      <w:pPr>
        <w:pStyle w:val="ListParagraph"/>
        <w:numPr>
          <w:ilvl w:val="0"/>
          <w:numId w:val="38"/>
        </w:numPr>
      </w:pPr>
      <w:r>
        <w:rPr>
          <w:lang w:eastAsia="en-AU"/>
        </w:rPr>
        <w:t>Role-plays</w:t>
      </w:r>
      <w:r w:rsidRPr="00247019">
        <w:rPr>
          <w:lang w:eastAsia="en-AU"/>
        </w:rPr>
        <w:t xml:space="preserve"> can be varied to take place by videoconference </w:t>
      </w:r>
      <w:r>
        <w:rPr>
          <w:lang w:eastAsia="en-AU"/>
        </w:rPr>
        <w:t>(using videoconference software such as Skype)</w:t>
      </w:r>
      <w:r w:rsidRPr="00247019">
        <w:rPr>
          <w:lang w:eastAsia="en-AU"/>
        </w:rPr>
        <w:t>.</w:t>
      </w:r>
    </w:p>
    <w:p w14:paraId="641110E2" w14:textId="77777777" w:rsidR="00DD7C1B" w:rsidRPr="00343929" w:rsidRDefault="00DD7C1B" w:rsidP="00DD7C1B">
      <w:pPr>
        <w:pStyle w:val="ListParagraph"/>
        <w:numPr>
          <w:ilvl w:val="0"/>
          <w:numId w:val="16"/>
        </w:numPr>
      </w:pPr>
      <w:r w:rsidRPr="00343929">
        <w:br w:type="page"/>
      </w:r>
    </w:p>
    <w:p w14:paraId="7DC195CD" w14:textId="77777777" w:rsidR="003B2606" w:rsidRPr="00343929" w:rsidRDefault="003B2606" w:rsidP="000612DC">
      <w:pPr>
        <w:pStyle w:val="Heading2"/>
      </w:pPr>
      <w:r w:rsidRPr="00343929">
        <w:lastRenderedPageBreak/>
        <w:t>Simulated workplace scenario</w:t>
      </w:r>
      <w:r w:rsidR="00AA4086" w:rsidRPr="00343929">
        <w:t xml:space="preserve"> </w:t>
      </w:r>
      <w:r w:rsidRPr="00343929">
        <w:t xml:space="preserve">– </w:t>
      </w:r>
      <w:proofErr w:type="spellStart"/>
      <w:r w:rsidRPr="00343929">
        <w:t>Pitstop</w:t>
      </w:r>
      <w:proofErr w:type="spellEnd"/>
      <w:r w:rsidRPr="00343929">
        <w:t xml:space="preserve"> Pty Ltd</w:t>
      </w:r>
    </w:p>
    <w:p w14:paraId="069CC24D" w14:textId="77777777" w:rsidR="00C53455" w:rsidRPr="00343929" w:rsidRDefault="00C53455" w:rsidP="000612DC">
      <w:r w:rsidRPr="00343929">
        <w:t xml:space="preserve">In order to ensure that the WHSMS and its accompanying documentation will meet the needs and expectations of all </w:t>
      </w:r>
      <w:proofErr w:type="spellStart"/>
      <w:r w:rsidRPr="00343929">
        <w:t>Pitstop</w:t>
      </w:r>
      <w:proofErr w:type="spellEnd"/>
      <w:r w:rsidRPr="00343929">
        <w:t xml:space="preserve"> employees across Victoria</w:t>
      </w:r>
      <w:r>
        <w:t>,</w:t>
      </w:r>
      <w:r w:rsidRPr="00343929">
        <w:t xml:space="preserve"> NSW</w:t>
      </w:r>
      <w:r>
        <w:t xml:space="preserve"> and Queensland</w:t>
      </w:r>
      <w:r w:rsidRPr="00343929">
        <w:t>, you are piloting your</w:t>
      </w:r>
      <w:r>
        <w:t xml:space="preserve"> WHSMS</w:t>
      </w:r>
      <w:r w:rsidRPr="00343929">
        <w:t xml:space="preserve"> implementation in the Wollongong, NSW </w:t>
      </w:r>
      <w:r>
        <w:t>service station</w:t>
      </w:r>
      <w:r w:rsidRPr="00343929">
        <w:t xml:space="preserve">. </w:t>
      </w:r>
      <w:proofErr w:type="spellStart"/>
      <w:r w:rsidRPr="00343929">
        <w:t>Pitstop</w:t>
      </w:r>
      <w:proofErr w:type="spellEnd"/>
      <w:r w:rsidRPr="00343929">
        <w:t xml:space="preserve"> Wollongong is the </w:t>
      </w:r>
      <w:r>
        <w:t>service station</w:t>
      </w:r>
      <w:r w:rsidRPr="00343929">
        <w:t xml:space="preserve"> with the most WHS incidents to-date, with a representative workforce of relatively new employees and </w:t>
      </w:r>
      <w:r>
        <w:t>with only a</w:t>
      </w:r>
      <w:r w:rsidRPr="00343929">
        <w:t xml:space="preserve"> few long-serving staff.</w:t>
      </w:r>
    </w:p>
    <w:p w14:paraId="46D6BBF2" w14:textId="77777777" w:rsidR="00AD0359" w:rsidRPr="00343929" w:rsidRDefault="00AA27B1" w:rsidP="000612DC">
      <w:r w:rsidRPr="00343929">
        <w:t xml:space="preserve">You have met with the CEO of </w:t>
      </w:r>
      <w:proofErr w:type="spellStart"/>
      <w:r w:rsidR="00EE40A1" w:rsidRPr="00343929">
        <w:t>Pitstop</w:t>
      </w:r>
      <w:proofErr w:type="spellEnd"/>
      <w:r w:rsidR="00EE40A1" w:rsidRPr="00343929">
        <w:t xml:space="preserve"> </w:t>
      </w:r>
      <w:r w:rsidRPr="00343929">
        <w:t xml:space="preserve">and all relevant </w:t>
      </w:r>
      <w:proofErr w:type="spellStart"/>
      <w:r w:rsidRPr="00343929">
        <w:t>Pitstop</w:t>
      </w:r>
      <w:proofErr w:type="spellEnd"/>
      <w:r w:rsidRPr="00343929">
        <w:t xml:space="preserve"> stakeholders to consult on the general design of the </w:t>
      </w:r>
      <w:r w:rsidR="004B619F" w:rsidRPr="00343929">
        <w:t>WHS</w:t>
      </w:r>
      <w:r w:rsidRPr="00343929">
        <w:t xml:space="preserve"> management system. You </w:t>
      </w:r>
      <w:r w:rsidR="00EE40A1" w:rsidRPr="00343929">
        <w:t xml:space="preserve">have now been </w:t>
      </w:r>
      <w:proofErr w:type="spellStart"/>
      <w:r w:rsidR="00EE40A1" w:rsidRPr="00343929">
        <w:t>authorised</w:t>
      </w:r>
      <w:proofErr w:type="spellEnd"/>
      <w:r w:rsidR="00EE40A1" w:rsidRPr="00343929">
        <w:t xml:space="preserve"> </w:t>
      </w:r>
      <w:r w:rsidRPr="00343929">
        <w:t>to plan and implement the system.</w:t>
      </w:r>
    </w:p>
    <w:p w14:paraId="36F500B1" w14:textId="77777777" w:rsidR="009D5068" w:rsidRPr="00343929" w:rsidRDefault="005F2638" w:rsidP="000612DC">
      <w:r w:rsidRPr="00343929">
        <w:t>There are several key tasks to perform</w:t>
      </w:r>
      <w:r w:rsidR="009D5068" w:rsidRPr="00343929">
        <w:t>, including</w:t>
      </w:r>
      <w:r w:rsidRPr="00343929">
        <w:t>:</w:t>
      </w:r>
    </w:p>
    <w:p w14:paraId="70284E9B" w14:textId="77777777" w:rsidR="00AE49B4" w:rsidRPr="000612DC" w:rsidRDefault="007929AF" w:rsidP="000612DC">
      <w:pPr>
        <w:pStyle w:val="ListParagraph"/>
        <w:numPr>
          <w:ilvl w:val="0"/>
          <w:numId w:val="42"/>
        </w:numPr>
      </w:pPr>
      <w:r w:rsidRPr="000612DC">
        <w:t>l</w:t>
      </w:r>
      <w:r w:rsidR="00AE49B4" w:rsidRPr="000612DC">
        <w:t>ead meeting with the board of directors and senior management to consult on planning</w:t>
      </w:r>
    </w:p>
    <w:p w14:paraId="555C7503" w14:textId="77777777" w:rsidR="00AE49B4" w:rsidRPr="000612DC" w:rsidRDefault="007929AF" w:rsidP="000612DC">
      <w:pPr>
        <w:pStyle w:val="ListParagraph"/>
        <w:numPr>
          <w:ilvl w:val="0"/>
          <w:numId w:val="42"/>
        </w:numPr>
      </w:pPr>
      <w:r w:rsidRPr="000612DC">
        <w:t>d</w:t>
      </w:r>
      <w:r w:rsidR="00AE49B4" w:rsidRPr="000612DC">
        <w:t>evelop a 1</w:t>
      </w:r>
      <w:r w:rsidR="00DE20BC" w:rsidRPr="000612DC">
        <w:t>–</w:t>
      </w:r>
      <w:r w:rsidR="00AE49B4" w:rsidRPr="000612DC">
        <w:t>2 page draft risk assessment and control procedure</w:t>
      </w:r>
    </w:p>
    <w:p w14:paraId="5701D2B9" w14:textId="77777777" w:rsidR="00AE49B4" w:rsidRPr="000612DC" w:rsidRDefault="007929AF" w:rsidP="000612DC">
      <w:pPr>
        <w:pStyle w:val="ListParagraph"/>
        <w:numPr>
          <w:ilvl w:val="0"/>
          <w:numId w:val="42"/>
        </w:numPr>
      </w:pPr>
      <w:r w:rsidRPr="000612DC">
        <w:t>d</w:t>
      </w:r>
      <w:r w:rsidR="00AE49B4" w:rsidRPr="000612DC">
        <w:t>evelop a draft implementation/action plan for the Wollongong store</w:t>
      </w:r>
    </w:p>
    <w:p w14:paraId="7BFDECDA" w14:textId="77777777" w:rsidR="00AE49B4" w:rsidRPr="000612DC" w:rsidRDefault="007929AF" w:rsidP="000612DC">
      <w:pPr>
        <w:pStyle w:val="ListParagraph"/>
        <w:numPr>
          <w:ilvl w:val="0"/>
          <w:numId w:val="42"/>
        </w:numPr>
        <w:spacing w:after="240"/>
      </w:pPr>
      <w:proofErr w:type="gramStart"/>
      <w:r w:rsidRPr="000612DC">
        <w:t>l</w:t>
      </w:r>
      <w:r w:rsidR="00AE49B4" w:rsidRPr="000612DC">
        <w:t>ead</w:t>
      </w:r>
      <w:proofErr w:type="gramEnd"/>
      <w:r w:rsidR="00AE49B4" w:rsidRPr="000612DC">
        <w:t xml:space="preserve"> meeting with the Wollongong manager and HSR to consult on implement</w:t>
      </w:r>
      <w:r w:rsidR="00C054F2" w:rsidRPr="000612DC">
        <w:t>at</w:t>
      </w:r>
      <w:r w:rsidR="00AE49B4" w:rsidRPr="000612DC">
        <w:t>ion</w:t>
      </w:r>
      <w:r w:rsidRPr="000612DC">
        <w:t>.</w:t>
      </w:r>
    </w:p>
    <w:p w14:paraId="57746BBE" w14:textId="77777777" w:rsidR="003D266A" w:rsidRPr="00343929" w:rsidRDefault="003D266A" w:rsidP="000612DC">
      <w:r w:rsidRPr="00343929">
        <w:t>Crucially for senior management, you will need to carry out planning and implementation in close consultation w</w:t>
      </w:r>
      <w:r w:rsidR="007929AF">
        <w:t>ith stakeholders to ensure buy</w:t>
      </w:r>
      <w:r w:rsidRPr="00343929">
        <w:t>-in across the organisation.</w:t>
      </w:r>
    </w:p>
    <w:p w14:paraId="28563E4D" w14:textId="77777777" w:rsidR="00AF6564" w:rsidRPr="00343929" w:rsidRDefault="003D266A" w:rsidP="000612DC">
      <w:r w:rsidRPr="00343929">
        <w:t>Senior management see</w:t>
      </w:r>
      <w:r w:rsidR="007929AF">
        <w:t>s</w:t>
      </w:r>
      <w:r w:rsidRPr="00343929">
        <w:t xml:space="preserve"> the implementation of the </w:t>
      </w:r>
      <w:r w:rsidR="004B619F" w:rsidRPr="00343929">
        <w:t>WHS</w:t>
      </w:r>
      <w:r w:rsidRPr="00343929">
        <w:t xml:space="preserve">MS as a great opportunity to build a self-sustaining and reinforcing culture of safety that systematically reduces risk across the expanding business. </w:t>
      </w:r>
    </w:p>
    <w:p w14:paraId="0FA0E77E" w14:textId="77777777" w:rsidR="003D266A" w:rsidRPr="00343929" w:rsidRDefault="003D266A" w:rsidP="000612DC">
      <w:r w:rsidRPr="00343929">
        <w:t>As CEO Jim Murphy states, however, ‘</w:t>
      </w:r>
      <w:r w:rsidR="00FB2367" w:rsidRPr="00343929">
        <w:t>…the</w:t>
      </w:r>
      <w:r w:rsidRPr="00343929">
        <w:t xml:space="preserve"> rapid expansio</w:t>
      </w:r>
      <w:r w:rsidR="00FB2367" w:rsidRPr="00343929">
        <w:t>n of our business, and replication of management structures and systems</w:t>
      </w:r>
      <w:r w:rsidR="00F134C9" w:rsidRPr="00343929">
        <w:t>, will</w:t>
      </w:r>
      <w:r w:rsidR="00FB2367" w:rsidRPr="00343929">
        <w:t xml:space="preserve"> mean </w:t>
      </w:r>
      <w:r w:rsidRPr="00343929">
        <w:t xml:space="preserve">that </w:t>
      </w:r>
      <w:r w:rsidR="00FB2367" w:rsidRPr="00343929">
        <w:t xml:space="preserve">the effect of </w:t>
      </w:r>
      <w:r w:rsidRPr="00343929">
        <w:t>any successes or failures will be amplified</w:t>
      </w:r>
      <w:r w:rsidR="007929AF">
        <w:t xml:space="preserve"> </w:t>
      </w:r>
      <w:r w:rsidR="00AB6CC9" w:rsidRPr="00343929">
        <w:t>–</w:t>
      </w:r>
      <w:r w:rsidR="00FB2367" w:rsidRPr="00343929">
        <w:t xml:space="preserve"> </w:t>
      </w:r>
      <w:r w:rsidR="007929AF">
        <w:t>w</w:t>
      </w:r>
      <w:r w:rsidRPr="00343929">
        <w:t xml:space="preserve">e may only </w:t>
      </w:r>
      <w:r w:rsidR="00FB2367" w:rsidRPr="00343929">
        <w:t>get one chance to get this implementation right.’</w:t>
      </w:r>
      <w:r w:rsidR="00AE49B4" w:rsidRPr="00343929">
        <w:t xml:space="preserve"> The key objectives for the WHSMS implementation are</w:t>
      </w:r>
      <w:r w:rsidR="007929AF">
        <w:t xml:space="preserve"> to</w:t>
      </w:r>
      <w:r w:rsidR="00AE49B4" w:rsidRPr="00343929">
        <w:t>:</w:t>
      </w:r>
    </w:p>
    <w:p w14:paraId="2ADD863F" w14:textId="77777777" w:rsidR="00AE49B4" w:rsidRPr="000612DC" w:rsidRDefault="00AE49B4" w:rsidP="000612DC">
      <w:pPr>
        <w:pStyle w:val="ListParagraph"/>
        <w:numPr>
          <w:ilvl w:val="0"/>
          <w:numId w:val="42"/>
        </w:numPr>
      </w:pPr>
      <w:r w:rsidRPr="000612DC">
        <w:t>minimise injuries</w:t>
      </w:r>
    </w:p>
    <w:p w14:paraId="0F73DE94" w14:textId="77777777" w:rsidR="00AE49B4" w:rsidRPr="000612DC" w:rsidRDefault="00AE49B4" w:rsidP="000612DC">
      <w:pPr>
        <w:pStyle w:val="ListParagraph"/>
        <w:numPr>
          <w:ilvl w:val="0"/>
          <w:numId w:val="42"/>
        </w:numPr>
      </w:pPr>
      <w:r w:rsidRPr="000612DC">
        <w:t>reduce number of days of lost work</w:t>
      </w:r>
    </w:p>
    <w:p w14:paraId="6B2E9660" w14:textId="77777777" w:rsidR="00AE49B4" w:rsidRPr="000612DC" w:rsidRDefault="00AE49B4" w:rsidP="000612DC">
      <w:pPr>
        <w:pStyle w:val="ListParagraph"/>
        <w:numPr>
          <w:ilvl w:val="0"/>
          <w:numId w:val="42"/>
        </w:numPr>
      </w:pPr>
      <w:r w:rsidRPr="000612DC">
        <w:t>establish risk management process</w:t>
      </w:r>
    </w:p>
    <w:p w14:paraId="754BCD12" w14:textId="77777777" w:rsidR="00AE49B4" w:rsidRPr="000612DC" w:rsidRDefault="00AE49B4" w:rsidP="000612DC">
      <w:pPr>
        <w:pStyle w:val="ListParagraph"/>
        <w:numPr>
          <w:ilvl w:val="0"/>
          <w:numId w:val="42"/>
        </w:numPr>
      </w:pPr>
      <w:r w:rsidRPr="000612DC">
        <w:t>ensure managers implement WHS policy and WHSMS</w:t>
      </w:r>
    </w:p>
    <w:p w14:paraId="78071077" w14:textId="77777777" w:rsidR="00AE49B4" w:rsidRPr="000612DC" w:rsidRDefault="00AE49B4" w:rsidP="000612DC">
      <w:pPr>
        <w:pStyle w:val="ListParagraph"/>
        <w:numPr>
          <w:ilvl w:val="0"/>
          <w:numId w:val="42"/>
        </w:numPr>
      </w:pPr>
      <w:proofErr w:type="gramStart"/>
      <w:r w:rsidRPr="000612DC">
        <w:t>ensure</w:t>
      </w:r>
      <w:proofErr w:type="gramEnd"/>
      <w:r w:rsidRPr="000612DC">
        <w:t xml:space="preserve"> employee buy-in across the organisation</w:t>
      </w:r>
      <w:r w:rsidR="007929AF" w:rsidRPr="000612DC">
        <w:t>.</w:t>
      </w:r>
    </w:p>
    <w:p w14:paraId="420F98D8" w14:textId="77777777" w:rsidR="00D71E6B" w:rsidRPr="00343929" w:rsidRDefault="00D71E6B" w:rsidP="000612DC">
      <w:pPr>
        <w:pStyle w:val="Heading3"/>
      </w:pPr>
      <w:proofErr w:type="spellStart"/>
      <w:r w:rsidRPr="00343929">
        <w:lastRenderedPageBreak/>
        <w:t>Pitstop</w:t>
      </w:r>
      <w:proofErr w:type="spellEnd"/>
      <w:r w:rsidRPr="00343929">
        <w:t xml:space="preserve"> workplace current (pre-WHSMS) operations </w:t>
      </w:r>
    </w:p>
    <w:p w14:paraId="6B677ACC" w14:textId="77777777" w:rsidR="00D71E6B" w:rsidRPr="00343929" w:rsidRDefault="00D71E6B" w:rsidP="000612DC">
      <w:pPr>
        <w:pStyle w:val="Heading4"/>
      </w:pPr>
      <w:r w:rsidRPr="00343929">
        <w:t xml:space="preserve">Store </w:t>
      </w:r>
      <w:r w:rsidR="00E82C44">
        <w:t>a</w:t>
      </w:r>
      <w:r w:rsidRPr="00343929">
        <w:t xml:space="preserve">ctivities </w:t>
      </w:r>
      <w:r w:rsidR="00E82C44">
        <w:t>l</w:t>
      </w:r>
      <w:r w:rsidRPr="00343929">
        <w:t>ist</w:t>
      </w:r>
    </w:p>
    <w:p w14:paraId="7BDEC643" w14:textId="77777777" w:rsidR="00D71E6B" w:rsidRPr="00343929" w:rsidRDefault="00D71E6B" w:rsidP="0027085D">
      <w:pPr>
        <w:keepNext/>
        <w:spacing w:after="240"/>
      </w:pPr>
      <w:r w:rsidRPr="00343929">
        <w:t xml:space="preserve">The following activities are carried out at </w:t>
      </w:r>
      <w:proofErr w:type="spellStart"/>
      <w:r w:rsidRPr="00343929">
        <w:t>Pitstop</w:t>
      </w:r>
      <w:proofErr w:type="spellEnd"/>
      <w:r w:rsidRPr="00343929">
        <w:t>.</w:t>
      </w: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8335"/>
      </w:tblGrid>
      <w:tr w:rsidR="00D71E6B" w:rsidRPr="00343929" w14:paraId="51CEC159" w14:textId="77777777" w:rsidTr="00393FFD">
        <w:trPr>
          <w:jc w:val="center"/>
        </w:trPr>
        <w:tc>
          <w:tcPr>
            <w:tcW w:w="8109" w:type="dxa"/>
          </w:tcPr>
          <w:p w14:paraId="2C68F6BF" w14:textId="77777777" w:rsidR="00D71E6B" w:rsidRPr="00343929" w:rsidRDefault="00D71E6B" w:rsidP="0027085D">
            <w:pPr>
              <w:pStyle w:val="TableHeading"/>
            </w:pPr>
            <w:r w:rsidRPr="00343929">
              <w:t>Employees</w:t>
            </w:r>
          </w:p>
        </w:tc>
      </w:tr>
      <w:tr w:rsidR="00D71E6B" w:rsidRPr="00343929" w14:paraId="016B56F9" w14:textId="77777777" w:rsidTr="00393FFD">
        <w:trPr>
          <w:jc w:val="center"/>
        </w:trPr>
        <w:tc>
          <w:tcPr>
            <w:tcW w:w="8109" w:type="dxa"/>
          </w:tcPr>
          <w:p w14:paraId="03DC4382" w14:textId="77777777" w:rsidR="00D71E6B" w:rsidRPr="00343929" w:rsidRDefault="00D71E6B" w:rsidP="0027085D">
            <w:pPr>
              <w:pStyle w:val="Heading4"/>
            </w:pPr>
            <w:r w:rsidRPr="00343929">
              <w:t>Ongoing activities</w:t>
            </w:r>
          </w:p>
          <w:p w14:paraId="34169357" w14:textId="77777777" w:rsidR="00D71E6B" w:rsidRPr="0027085D" w:rsidRDefault="00393FFD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Serve customers</w:t>
            </w:r>
            <w:r w:rsidR="00AF3DCA" w:rsidRPr="0027085D">
              <w:t>.</w:t>
            </w:r>
          </w:p>
          <w:p w14:paraId="611F4486" w14:textId="77777777" w:rsidR="00393FFD" w:rsidRPr="0027085D" w:rsidRDefault="00393FFD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Resolve issues associated with use of petrol or LPG pumps</w:t>
            </w:r>
            <w:r w:rsidR="00AF3DCA" w:rsidRPr="0027085D">
              <w:t>.</w:t>
            </w:r>
          </w:p>
          <w:p w14:paraId="0794B34E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Heat pies.</w:t>
            </w:r>
          </w:p>
          <w:p w14:paraId="6EAF7D04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Receive and store frozen and refrigerated food items.</w:t>
            </w:r>
          </w:p>
          <w:p w14:paraId="5D5BFFCF" w14:textId="294D5BB5" w:rsidR="00D71E6B" w:rsidRPr="0027085D" w:rsidRDefault="007B0553" w:rsidP="0027085D">
            <w:pPr>
              <w:pStyle w:val="ListParagraph"/>
              <w:numPr>
                <w:ilvl w:val="0"/>
                <w:numId w:val="43"/>
              </w:numPr>
            </w:pPr>
            <w:r w:rsidRPr="00224B94">
              <w:t>Ba</w:t>
            </w:r>
            <w:r>
              <w:t>lance cash register and bank the notes</w:t>
            </w:r>
            <w:r w:rsidR="00D71E6B" w:rsidRPr="0027085D">
              <w:t>.</w:t>
            </w:r>
          </w:p>
          <w:p w14:paraId="2D717DB2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Mop and clean floors.</w:t>
            </w:r>
          </w:p>
          <w:p w14:paraId="75EFD2CD" w14:textId="77777777" w:rsidR="00D71E6B" w:rsidRPr="00343929" w:rsidRDefault="00D71E6B" w:rsidP="0027085D">
            <w:pPr>
              <w:pStyle w:val="Heading4"/>
            </w:pPr>
            <w:r w:rsidRPr="00343929">
              <w:t>Once-a-day activities</w:t>
            </w:r>
          </w:p>
          <w:p w14:paraId="0C770B12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Clean all forecourt pumps.</w:t>
            </w:r>
          </w:p>
          <w:p w14:paraId="4DF06A1C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Pick up all rubbish on the forecourt.</w:t>
            </w:r>
          </w:p>
          <w:p w14:paraId="1B239355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Replace water and supplies on the forecourt.</w:t>
            </w:r>
          </w:p>
          <w:p w14:paraId="3ED7F194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Change display board prices.</w:t>
            </w:r>
          </w:p>
          <w:p w14:paraId="7D5BA277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Move stock from reserve to retail shelves.</w:t>
            </w:r>
          </w:p>
          <w:p w14:paraId="3F74980E" w14:textId="77777777" w:rsidR="00D71E6B" w:rsidRPr="00343929" w:rsidRDefault="00D71E6B" w:rsidP="0027085D">
            <w:pPr>
              <w:pStyle w:val="Heading4"/>
            </w:pPr>
            <w:r w:rsidRPr="00343929">
              <w:t>Weekly activities</w:t>
            </w:r>
          </w:p>
          <w:p w14:paraId="76FA2F6B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Measure the fuel volumes in the underground storage tanks.</w:t>
            </w:r>
          </w:p>
          <w:p w14:paraId="76FA1002" w14:textId="77777777" w:rsidR="00393FFD" w:rsidRPr="0027085D" w:rsidRDefault="00393FFD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Receive deliveries of LPG and Petrol.</w:t>
            </w:r>
          </w:p>
          <w:p w14:paraId="72450B8B" w14:textId="77777777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Receive and store retail products.</w:t>
            </w:r>
          </w:p>
          <w:p w14:paraId="5DD8C636" w14:textId="17C3FEDB" w:rsidR="00D71E6B" w:rsidRPr="0027085D" w:rsidRDefault="00D71E6B" w:rsidP="0027085D">
            <w:pPr>
              <w:pStyle w:val="ListParagraph"/>
              <w:numPr>
                <w:ilvl w:val="0"/>
                <w:numId w:val="43"/>
              </w:numPr>
            </w:pPr>
            <w:r w:rsidRPr="0027085D">
              <w:t>Re</w:t>
            </w:r>
            <w:r w:rsidR="007B0553">
              <w:t>-</w:t>
            </w:r>
            <w:proofErr w:type="spellStart"/>
            <w:r w:rsidRPr="0027085D">
              <w:t>organise</w:t>
            </w:r>
            <w:proofErr w:type="spellEnd"/>
            <w:r w:rsidRPr="0027085D">
              <w:t xml:space="preserve"> reserve stock.</w:t>
            </w:r>
          </w:p>
          <w:p w14:paraId="6038E30D" w14:textId="77777777" w:rsidR="00D71E6B" w:rsidRPr="00343929" w:rsidRDefault="004A10DF" w:rsidP="00566435">
            <w:pPr>
              <w:pStyle w:val="ListParagraph"/>
              <w:numPr>
                <w:ilvl w:val="0"/>
                <w:numId w:val="43"/>
              </w:numPr>
              <w:spacing w:after="240"/>
            </w:pPr>
            <w:proofErr w:type="spellStart"/>
            <w:r w:rsidRPr="0027085D">
              <w:t>Stock</w:t>
            </w:r>
            <w:r w:rsidR="00D71E6B" w:rsidRPr="0027085D">
              <w:t>take</w:t>
            </w:r>
            <w:proofErr w:type="spellEnd"/>
            <w:r w:rsidR="00D71E6B" w:rsidRPr="0027085D">
              <w:t xml:space="preserve"> inventory items on forecourt, shop and reserve.</w:t>
            </w:r>
          </w:p>
        </w:tc>
      </w:tr>
    </w:tbl>
    <w:p w14:paraId="0DF43B7E" w14:textId="77777777" w:rsidR="00D71E6B" w:rsidRPr="0027085D" w:rsidRDefault="00D71E6B" w:rsidP="0027085D">
      <w:pPr>
        <w:pStyle w:val="Spacer"/>
      </w:pPr>
    </w:p>
    <w:tbl>
      <w:tblPr>
        <w:tblStyle w:val="TableGrid"/>
        <w:tblW w:w="8333" w:type="dxa"/>
        <w:jc w:val="center"/>
        <w:tblLook w:val="04A0" w:firstRow="1" w:lastRow="0" w:firstColumn="1" w:lastColumn="0" w:noHBand="0" w:noVBand="1"/>
      </w:tblPr>
      <w:tblGrid>
        <w:gridCol w:w="8333"/>
      </w:tblGrid>
      <w:tr w:rsidR="00D71E6B" w:rsidRPr="00343929" w14:paraId="6FF33D6E" w14:textId="77777777" w:rsidTr="0027085D">
        <w:trPr>
          <w:cantSplit/>
          <w:jc w:val="center"/>
        </w:trPr>
        <w:tc>
          <w:tcPr>
            <w:tcW w:w="8320" w:type="dxa"/>
          </w:tcPr>
          <w:p w14:paraId="6D9B0A9E" w14:textId="77777777" w:rsidR="00D71E6B" w:rsidRPr="00343929" w:rsidRDefault="00D71E6B" w:rsidP="0027085D">
            <w:pPr>
              <w:pStyle w:val="TableHeading"/>
            </w:pPr>
            <w:r w:rsidRPr="00343929">
              <w:lastRenderedPageBreak/>
              <w:t>Store Managers</w:t>
            </w:r>
          </w:p>
        </w:tc>
      </w:tr>
      <w:tr w:rsidR="00D71E6B" w:rsidRPr="00343929" w14:paraId="636ECD3B" w14:textId="77777777" w:rsidTr="0027085D">
        <w:trPr>
          <w:cantSplit/>
          <w:jc w:val="center"/>
        </w:trPr>
        <w:tc>
          <w:tcPr>
            <w:tcW w:w="8320" w:type="dxa"/>
          </w:tcPr>
          <w:p w14:paraId="61888817" w14:textId="77777777" w:rsidR="00D71E6B" w:rsidRPr="00343929" w:rsidRDefault="00D71E6B" w:rsidP="0027085D">
            <w:pPr>
              <w:pStyle w:val="Heading4"/>
            </w:pPr>
            <w:r w:rsidRPr="00343929">
              <w:t>Ongoing activities</w:t>
            </w:r>
          </w:p>
          <w:p w14:paraId="4DD9C02F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Monitor employees under supervision.</w:t>
            </w:r>
          </w:p>
          <w:p w14:paraId="35AE9F25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Aid employees where required.</w:t>
            </w:r>
          </w:p>
          <w:p w14:paraId="071C20A4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Coach/train employees.</w:t>
            </w:r>
          </w:p>
          <w:p w14:paraId="5D1CF105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Induct new employees.</w:t>
            </w:r>
          </w:p>
          <w:p w14:paraId="3A57248F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Provide reports to senior management as requested.</w:t>
            </w:r>
          </w:p>
          <w:p w14:paraId="3C225053" w14:textId="77777777" w:rsidR="00393FFD" w:rsidRPr="00343929" w:rsidRDefault="00D71E6B" w:rsidP="0027085D">
            <w:pPr>
              <w:pStyle w:val="Heading4"/>
            </w:pPr>
            <w:r w:rsidRPr="00343929">
              <w:t xml:space="preserve">Daily activities </w:t>
            </w:r>
          </w:p>
          <w:p w14:paraId="0B7059D8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Sales, inventory and banking reports for General Managers.</w:t>
            </w:r>
          </w:p>
          <w:p w14:paraId="70337734" w14:textId="77777777" w:rsidR="00D71E6B" w:rsidRPr="00343929" w:rsidRDefault="00D71E6B" w:rsidP="0027085D">
            <w:pPr>
              <w:pStyle w:val="Heading4"/>
            </w:pPr>
            <w:r w:rsidRPr="00343929">
              <w:t>Yearly activities</w:t>
            </w:r>
          </w:p>
          <w:p w14:paraId="0170E787" w14:textId="77777777" w:rsidR="00D71E6B" w:rsidRPr="0027085D" w:rsidRDefault="00D71E6B" w:rsidP="0027085D">
            <w:pPr>
              <w:pStyle w:val="ListParagraph"/>
              <w:numPr>
                <w:ilvl w:val="0"/>
                <w:numId w:val="44"/>
              </w:numPr>
            </w:pPr>
            <w:r w:rsidRPr="0027085D">
              <w:t>Performance Review and Development Program (PRDP).</w:t>
            </w:r>
          </w:p>
        </w:tc>
      </w:tr>
    </w:tbl>
    <w:p w14:paraId="2CC42A33" w14:textId="77777777" w:rsidR="00F57B98" w:rsidRDefault="00F57B98" w:rsidP="00F57B98">
      <w:pPr>
        <w:pStyle w:val="Spacer"/>
      </w:pPr>
    </w:p>
    <w:p w14:paraId="7C93BCB1" w14:textId="77777777" w:rsidR="00314C98" w:rsidRPr="0027085D" w:rsidRDefault="006B21AA" w:rsidP="0027085D">
      <w:pPr>
        <w:pStyle w:val="Heading3"/>
      </w:pPr>
      <w:r w:rsidRPr="00343929">
        <w:lastRenderedPageBreak/>
        <w:t>Wollongong</w:t>
      </w:r>
      <w:r w:rsidR="00314C98" w:rsidRPr="00343929">
        <w:t xml:space="preserve"> store employee skills</w:t>
      </w:r>
    </w:p>
    <w:tbl>
      <w:tblPr>
        <w:tblStyle w:val="TableGrid"/>
        <w:tblW w:w="8335" w:type="dxa"/>
        <w:jc w:val="center"/>
        <w:tblLook w:val="04A0" w:firstRow="1" w:lastRow="0" w:firstColumn="1" w:lastColumn="0" w:noHBand="0" w:noVBand="1"/>
      </w:tblPr>
      <w:tblGrid>
        <w:gridCol w:w="1843"/>
        <w:gridCol w:w="6492"/>
      </w:tblGrid>
      <w:tr w:rsidR="00314C98" w:rsidRPr="00343929" w14:paraId="073AF360" w14:textId="77777777" w:rsidTr="00566435">
        <w:trPr>
          <w:cantSplit/>
          <w:tblHeader/>
          <w:jc w:val="center"/>
        </w:trPr>
        <w:tc>
          <w:tcPr>
            <w:tcW w:w="1843" w:type="dxa"/>
            <w:shd w:val="clear" w:color="auto" w:fill="auto"/>
          </w:tcPr>
          <w:p w14:paraId="4ABACE28" w14:textId="77777777" w:rsidR="00314C98" w:rsidRPr="0027085D" w:rsidRDefault="00D90D24" w:rsidP="0027085D">
            <w:pPr>
              <w:pStyle w:val="TableHeading"/>
            </w:pPr>
            <w:r w:rsidRPr="0027085D">
              <w:t>Employee</w:t>
            </w:r>
          </w:p>
        </w:tc>
        <w:tc>
          <w:tcPr>
            <w:tcW w:w="6492" w:type="dxa"/>
            <w:shd w:val="clear" w:color="auto" w:fill="auto"/>
          </w:tcPr>
          <w:p w14:paraId="7B83B81C" w14:textId="77777777" w:rsidR="00314C98" w:rsidRPr="0027085D" w:rsidRDefault="00D90D24" w:rsidP="0027085D">
            <w:pPr>
              <w:pStyle w:val="TableHeading"/>
            </w:pPr>
            <w:r w:rsidRPr="0027085D">
              <w:t>Comments</w:t>
            </w:r>
          </w:p>
        </w:tc>
      </w:tr>
      <w:tr w:rsidR="00314C98" w:rsidRPr="00343929" w14:paraId="50F6A758" w14:textId="77777777" w:rsidTr="00F57B98">
        <w:trPr>
          <w:cantSplit/>
          <w:jc w:val="center"/>
        </w:trPr>
        <w:tc>
          <w:tcPr>
            <w:tcW w:w="1843" w:type="dxa"/>
          </w:tcPr>
          <w:p w14:paraId="7B975E3F" w14:textId="77777777" w:rsidR="00314C98" w:rsidRPr="0027085D" w:rsidRDefault="003F1DB8" w:rsidP="00F57B98">
            <w:pPr>
              <w:keepNext/>
            </w:pPr>
            <w:r w:rsidRPr="0027085D">
              <w:t xml:space="preserve">Store </w:t>
            </w:r>
            <w:r w:rsidR="00D90D24" w:rsidRPr="0027085D">
              <w:t xml:space="preserve">Manager </w:t>
            </w:r>
          </w:p>
        </w:tc>
        <w:tc>
          <w:tcPr>
            <w:tcW w:w="6492" w:type="dxa"/>
          </w:tcPr>
          <w:p w14:paraId="790795D0" w14:textId="77777777" w:rsidR="00D90D24" w:rsidRPr="0027085D" w:rsidRDefault="00D90D24" w:rsidP="00F57B98">
            <w:pPr>
              <w:keepNext/>
            </w:pPr>
            <w:r w:rsidRPr="0027085D">
              <w:t>1 year managerial experience</w:t>
            </w:r>
            <w:r w:rsidR="00C71C3F" w:rsidRPr="0027085D">
              <w:t>.</w:t>
            </w:r>
          </w:p>
          <w:p w14:paraId="330B4160" w14:textId="77777777" w:rsidR="00DC5D99" w:rsidRPr="0027085D" w:rsidRDefault="00DC5D99" w:rsidP="00F57B98">
            <w:pPr>
              <w:keepNext/>
            </w:pPr>
            <w:r w:rsidRPr="0027085D">
              <w:t xml:space="preserve">Not sure how </w:t>
            </w:r>
            <w:r w:rsidR="004B619F" w:rsidRPr="0027085D">
              <w:t>WHS</w:t>
            </w:r>
            <w:r w:rsidRPr="0027085D">
              <w:t>MS could integrate with existing systems</w:t>
            </w:r>
            <w:r w:rsidR="00C71C3F" w:rsidRPr="0027085D">
              <w:t>.</w:t>
            </w:r>
          </w:p>
          <w:p w14:paraId="51D7E09B" w14:textId="77777777" w:rsidR="00222BA6" w:rsidRPr="0027085D" w:rsidRDefault="00222BA6" w:rsidP="00F57B98">
            <w:pPr>
              <w:keepNext/>
            </w:pPr>
            <w:r w:rsidRPr="0027085D">
              <w:t>No idea how to use the pie oven; otherwise familiar with all store procedures.</w:t>
            </w:r>
          </w:p>
          <w:p w14:paraId="61D08741" w14:textId="77777777" w:rsidR="00B50DFE" w:rsidRPr="0027085D" w:rsidRDefault="00B50DFE" w:rsidP="00F57B98">
            <w:pPr>
              <w:keepNext/>
            </w:pPr>
            <w:r w:rsidRPr="0027085D">
              <w:t>Adequate knowledge of all safety procedures but unsure of risk assessment process</w:t>
            </w:r>
            <w:r w:rsidR="00C71C3F" w:rsidRPr="0027085D">
              <w:t>.</w:t>
            </w:r>
          </w:p>
          <w:p w14:paraId="17E1A680" w14:textId="77777777" w:rsidR="00C71C3F" w:rsidRPr="0027085D" w:rsidRDefault="00B50DFE" w:rsidP="00F57B98">
            <w:pPr>
              <w:keepNext/>
            </w:pPr>
            <w:r w:rsidRPr="0027085D">
              <w:t>Certificate IV in Training and Assessment</w:t>
            </w:r>
            <w:r w:rsidR="00C71C3F" w:rsidRPr="0027085D">
              <w:t>.</w:t>
            </w:r>
          </w:p>
          <w:p w14:paraId="46BD46D4" w14:textId="77777777" w:rsidR="00B50DFE" w:rsidRPr="0027085D" w:rsidRDefault="00B50DFE" w:rsidP="00F57B98">
            <w:pPr>
              <w:keepNext/>
            </w:pPr>
            <w:r w:rsidRPr="0027085D">
              <w:t>2 years training experience.</w:t>
            </w:r>
          </w:p>
          <w:p w14:paraId="6653140C" w14:textId="77777777" w:rsidR="00B50DFE" w:rsidRPr="0027085D" w:rsidRDefault="00C71C3F" w:rsidP="00F57B98">
            <w:pPr>
              <w:keepNext/>
            </w:pPr>
            <w:r w:rsidRPr="0027085D">
              <w:t>No first aid training.</w:t>
            </w:r>
          </w:p>
          <w:p w14:paraId="1C34F2D1" w14:textId="77777777" w:rsidR="00DC5D99" w:rsidRPr="0027085D" w:rsidRDefault="00DC5D99" w:rsidP="00F57B98">
            <w:pPr>
              <w:keepNext/>
            </w:pPr>
            <w:r w:rsidRPr="0027085D">
              <w:t xml:space="preserve">Good knowledge of </w:t>
            </w:r>
            <w:r w:rsidR="00D71E6B" w:rsidRPr="0027085D">
              <w:t xml:space="preserve">WHS </w:t>
            </w:r>
            <w:r w:rsidRPr="0027085D">
              <w:t>legal framework</w:t>
            </w:r>
            <w:r w:rsidR="00C71C3F" w:rsidRPr="0027085D">
              <w:t>.</w:t>
            </w:r>
          </w:p>
          <w:p w14:paraId="36540954" w14:textId="77777777" w:rsidR="00B50DFE" w:rsidRPr="0027085D" w:rsidRDefault="008B6AF8" w:rsidP="00F57B98">
            <w:pPr>
              <w:keepNext/>
            </w:pPr>
            <w:r w:rsidRPr="0027085D">
              <w:t>Good</w:t>
            </w:r>
            <w:r w:rsidR="00222BA6" w:rsidRPr="0027085D">
              <w:t xml:space="preserve"> written and verbal </w:t>
            </w:r>
            <w:r w:rsidRPr="0027085D">
              <w:t>communication skills</w:t>
            </w:r>
            <w:r w:rsidR="00C71C3F" w:rsidRPr="0027085D">
              <w:t>.</w:t>
            </w:r>
            <w:r w:rsidR="00222BA6" w:rsidRPr="0027085D">
              <w:t xml:space="preserve"> </w:t>
            </w:r>
            <w:r w:rsidR="00D90D24" w:rsidRPr="0027085D">
              <w:t>Can write reports</w:t>
            </w:r>
            <w:r w:rsidR="00C71C3F" w:rsidRPr="0027085D">
              <w:t>.</w:t>
            </w:r>
          </w:p>
        </w:tc>
      </w:tr>
      <w:tr w:rsidR="00314C98" w:rsidRPr="00343929" w14:paraId="29F1A2EA" w14:textId="77777777" w:rsidTr="00F57B98">
        <w:trPr>
          <w:cantSplit/>
          <w:jc w:val="center"/>
        </w:trPr>
        <w:tc>
          <w:tcPr>
            <w:tcW w:w="1843" w:type="dxa"/>
          </w:tcPr>
          <w:p w14:paraId="217EADEB" w14:textId="77777777" w:rsidR="00314C98" w:rsidRPr="0027085D" w:rsidRDefault="003F1DB8" w:rsidP="0027085D">
            <w:r w:rsidRPr="0027085D">
              <w:t>Shift M</w:t>
            </w:r>
            <w:r w:rsidR="00D90D24" w:rsidRPr="0027085D">
              <w:t>anager</w:t>
            </w:r>
            <w:r w:rsidR="00393FFD" w:rsidRPr="0027085D">
              <w:t xml:space="preserve"> 1</w:t>
            </w:r>
          </w:p>
        </w:tc>
        <w:tc>
          <w:tcPr>
            <w:tcW w:w="6492" w:type="dxa"/>
          </w:tcPr>
          <w:p w14:paraId="13E2C6C6" w14:textId="77777777" w:rsidR="00222BA6" w:rsidRPr="0027085D" w:rsidRDefault="00222BA6" w:rsidP="0027085D">
            <w:r w:rsidRPr="0027085D">
              <w:t>18 months experience – 6 months as shift manager.</w:t>
            </w:r>
          </w:p>
          <w:p w14:paraId="7DF04875" w14:textId="77777777" w:rsidR="00B50DFE" w:rsidRPr="0027085D" w:rsidRDefault="00B50DFE" w:rsidP="0027085D">
            <w:r w:rsidRPr="0027085D">
              <w:t xml:space="preserve">No </w:t>
            </w:r>
            <w:r w:rsidR="00C71C3F" w:rsidRPr="0027085D">
              <w:t xml:space="preserve">formal </w:t>
            </w:r>
            <w:r w:rsidRPr="0027085D">
              <w:t>training experience</w:t>
            </w:r>
            <w:r w:rsidR="00530B15" w:rsidRPr="0027085D">
              <w:t>;</w:t>
            </w:r>
            <w:r w:rsidR="00C71C3F" w:rsidRPr="0027085D">
              <w:t xml:space="preserve"> provides informal training to new staff.</w:t>
            </w:r>
          </w:p>
          <w:p w14:paraId="0618A8FE" w14:textId="77777777" w:rsidR="00B50DFE" w:rsidRPr="0027085D" w:rsidRDefault="00B50DFE" w:rsidP="0027085D">
            <w:r w:rsidRPr="0027085D">
              <w:t>No fi</w:t>
            </w:r>
            <w:r w:rsidR="00C71C3F" w:rsidRPr="0027085D">
              <w:t>rst aid training.</w:t>
            </w:r>
          </w:p>
          <w:p w14:paraId="7B17CEBE" w14:textId="77777777" w:rsidR="00DC5D99" w:rsidRPr="0027085D" w:rsidRDefault="00DC5D99" w:rsidP="0027085D">
            <w:r w:rsidRPr="0027085D">
              <w:t>No understanding of performance measures</w:t>
            </w:r>
            <w:r w:rsidR="00C71C3F" w:rsidRPr="0027085D">
              <w:t>.</w:t>
            </w:r>
          </w:p>
          <w:p w14:paraId="5B63513F" w14:textId="77777777" w:rsidR="00D90D24" w:rsidRPr="0027085D" w:rsidRDefault="00D90D24" w:rsidP="0027085D">
            <w:r w:rsidRPr="0027085D">
              <w:t>No previous managerial experience</w:t>
            </w:r>
            <w:r w:rsidR="00C71C3F" w:rsidRPr="0027085D">
              <w:t>.</w:t>
            </w:r>
          </w:p>
          <w:p w14:paraId="0C30D267" w14:textId="77777777" w:rsidR="00222BA6" w:rsidRPr="0027085D" w:rsidRDefault="00222BA6" w:rsidP="0027085D">
            <w:r w:rsidRPr="0027085D">
              <w:t>Can use the pie oven.</w:t>
            </w:r>
          </w:p>
          <w:p w14:paraId="48047E34" w14:textId="77777777" w:rsidR="00DC5D99" w:rsidRPr="0027085D" w:rsidRDefault="00DC5D99" w:rsidP="0027085D">
            <w:r w:rsidRPr="0027085D">
              <w:t>Adequate knowledge of safety and emergency procedures</w:t>
            </w:r>
            <w:r w:rsidR="00C71C3F" w:rsidRPr="0027085D">
              <w:t>.</w:t>
            </w:r>
          </w:p>
          <w:p w14:paraId="6F6A60FD" w14:textId="77777777" w:rsidR="00C71C3F" w:rsidRPr="0027085D" w:rsidRDefault="00C71C3F" w:rsidP="0027085D">
            <w:r w:rsidRPr="0027085D">
              <w:t xml:space="preserve">Limited knowledge of </w:t>
            </w:r>
            <w:r w:rsidR="00D71E6B" w:rsidRPr="0027085D">
              <w:t>WHS</w:t>
            </w:r>
            <w:r w:rsidRPr="0027085D">
              <w:t xml:space="preserve"> legal framework – originally from UK.</w:t>
            </w:r>
          </w:p>
          <w:p w14:paraId="5F17AA6B" w14:textId="77777777" w:rsidR="008B6AF8" w:rsidRPr="0027085D" w:rsidRDefault="00222BA6" w:rsidP="0027085D">
            <w:r w:rsidRPr="0027085D">
              <w:t>Excellent verbal communication but p</w:t>
            </w:r>
            <w:r w:rsidR="008B6AF8" w:rsidRPr="0027085D">
              <w:t xml:space="preserve">oor </w:t>
            </w:r>
            <w:r w:rsidR="0010060B" w:rsidRPr="0027085D">
              <w:t>written communication skills</w:t>
            </w:r>
            <w:r w:rsidR="00C71C3F" w:rsidRPr="0027085D">
              <w:t>.</w:t>
            </w:r>
          </w:p>
        </w:tc>
      </w:tr>
      <w:tr w:rsidR="00314C98" w:rsidRPr="00343929" w14:paraId="282019D5" w14:textId="77777777" w:rsidTr="00F57B98">
        <w:trPr>
          <w:cantSplit/>
          <w:jc w:val="center"/>
        </w:trPr>
        <w:tc>
          <w:tcPr>
            <w:tcW w:w="1843" w:type="dxa"/>
          </w:tcPr>
          <w:p w14:paraId="3603AEE5" w14:textId="77777777" w:rsidR="00314C98" w:rsidRPr="0027085D" w:rsidRDefault="00393FFD" w:rsidP="0027085D">
            <w:r w:rsidRPr="0027085D">
              <w:t>Shift Manager 2</w:t>
            </w:r>
          </w:p>
        </w:tc>
        <w:tc>
          <w:tcPr>
            <w:tcW w:w="6492" w:type="dxa"/>
          </w:tcPr>
          <w:p w14:paraId="46595065" w14:textId="77777777" w:rsidR="003F1DB8" w:rsidRPr="0027085D" w:rsidRDefault="00C71C3F" w:rsidP="0027085D">
            <w:r w:rsidRPr="0027085D">
              <w:t xml:space="preserve">5 </w:t>
            </w:r>
            <w:proofErr w:type="spellStart"/>
            <w:r w:rsidRPr="0027085D">
              <w:t>years experience</w:t>
            </w:r>
            <w:proofErr w:type="spellEnd"/>
            <w:r w:rsidRPr="0027085D">
              <w:t>.</w:t>
            </w:r>
          </w:p>
          <w:p w14:paraId="6B6E1E49" w14:textId="77777777" w:rsidR="00D90D24" w:rsidRPr="0027085D" w:rsidRDefault="00D90D24" w:rsidP="0027085D">
            <w:r w:rsidRPr="0027085D">
              <w:t>Competent in all aspects of working in a petrol station</w:t>
            </w:r>
            <w:r w:rsidR="00C71C3F" w:rsidRPr="0027085D">
              <w:t>.</w:t>
            </w:r>
          </w:p>
          <w:p w14:paraId="7A8CD06D" w14:textId="77777777" w:rsidR="0010060B" w:rsidRPr="0027085D" w:rsidRDefault="0010060B" w:rsidP="0027085D">
            <w:r w:rsidRPr="0027085D">
              <w:t>Can use pie oven.</w:t>
            </w:r>
          </w:p>
          <w:p w14:paraId="0724D3D2" w14:textId="77777777" w:rsidR="00DC5D99" w:rsidRPr="0027085D" w:rsidRDefault="00DC5D99" w:rsidP="0027085D">
            <w:r w:rsidRPr="0027085D">
              <w:t>Adequate knowledge of safety and emergency procedures</w:t>
            </w:r>
            <w:r w:rsidR="00C71C3F" w:rsidRPr="0027085D">
              <w:t>.</w:t>
            </w:r>
          </w:p>
          <w:p w14:paraId="2ADEDA42" w14:textId="77777777" w:rsidR="0010060B" w:rsidRPr="0027085D" w:rsidRDefault="00DC5D99" w:rsidP="0027085D">
            <w:r w:rsidRPr="0027085D">
              <w:t xml:space="preserve">No knowledge of </w:t>
            </w:r>
            <w:r w:rsidR="004B619F" w:rsidRPr="0027085D">
              <w:t>WHS</w:t>
            </w:r>
            <w:r w:rsidRPr="0027085D">
              <w:t xml:space="preserve"> legal requirements</w:t>
            </w:r>
            <w:r w:rsidR="00C71C3F" w:rsidRPr="0027085D">
              <w:t>.</w:t>
            </w:r>
            <w:r w:rsidR="0010060B" w:rsidRPr="0027085D">
              <w:t xml:space="preserve"> </w:t>
            </w:r>
          </w:p>
          <w:p w14:paraId="4267EDF1" w14:textId="77777777" w:rsidR="008B6AF8" w:rsidRPr="0027085D" w:rsidRDefault="008B6AF8" w:rsidP="0027085D">
            <w:r w:rsidRPr="0027085D">
              <w:t xml:space="preserve">Good </w:t>
            </w:r>
            <w:r w:rsidR="0010060B" w:rsidRPr="0027085D">
              <w:t xml:space="preserve">written and verbal </w:t>
            </w:r>
            <w:r w:rsidRPr="0027085D">
              <w:t>communication skills</w:t>
            </w:r>
            <w:r w:rsidR="00C71C3F" w:rsidRPr="0027085D">
              <w:t>.</w:t>
            </w:r>
          </w:p>
        </w:tc>
      </w:tr>
      <w:tr w:rsidR="0010060B" w:rsidRPr="00343929" w14:paraId="56D9F852" w14:textId="77777777" w:rsidTr="00F57B98">
        <w:trPr>
          <w:cantSplit/>
          <w:jc w:val="center"/>
        </w:trPr>
        <w:tc>
          <w:tcPr>
            <w:tcW w:w="1843" w:type="dxa"/>
          </w:tcPr>
          <w:p w14:paraId="728BCDB4" w14:textId="77777777" w:rsidR="0010060B" w:rsidRPr="0027085D" w:rsidRDefault="0010060B" w:rsidP="0027085D">
            <w:r w:rsidRPr="0027085D">
              <w:lastRenderedPageBreak/>
              <w:t xml:space="preserve">Cashier </w:t>
            </w:r>
            <w:r w:rsidR="00393FFD" w:rsidRPr="0027085D">
              <w:t>1</w:t>
            </w:r>
          </w:p>
        </w:tc>
        <w:tc>
          <w:tcPr>
            <w:tcW w:w="6492" w:type="dxa"/>
          </w:tcPr>
          <w:p w14:paraId="785F5D9C" w14:textId="77777777" w:rsidR="0010060B" w:rsidRPr="0027085D" w:rsidRDefault="0010060B" w:rsidP="0027085D">
            <w:r w:rsidRPr="0027085D">
              <w:t xml:space="preserve">2 </w:t>
            </w:r>
            <w:proofErr w:type="spellStart"/>
            <w:r w:rsidRPr="0027085D">
              <w:t>years experience</w:t>
            </w:r>
            <w:proofErr w:type="spellEnd"/>
            <w:r w:rsidRPr="0027085D">
              <w:t>.</w:t>
            </w:r>
          </w:p>
          <w:p w14:paraId="7D97272C" w14:textId="77777777" w:rsidR="0010060B" w:rsidRPr="0027085D" w:rsidRDefault="0010060B" w:rsidP="0027085D">
            <w:r w:rsidRPr="0027085D">
              <w:t>Competent in all aspects of working in a petrol station.</w:t>
            </w:r>
          </w:p>
          <w:p w14:paraId="2AC6CCC7" w14:textId="77777777" w:rsidR="0010060B" w:rsidRPr="0027085D" w:rsidRDefault="0010060B" w:rsidP="0027085D">
            <w:r w:rsidRPr="0027085D">
              <w:t>Some experience with other pie ovens.</w:t>
            </w:r>
          </w:p>
          <w:p w14:paraId="27AAC9A2" w14:textId="77777777" w:rsidR="0010060B" w:rsidRPr="0027085D" w:rsidRDefault="0010060B" w:rsidP="0027085D">
            <w:r w:rsidRPr="0027085D">
              <w:t>Adequate knowledge of safety and emergency procedures.</w:t>
            </w:r>
          </w:p>
          <w:p w14:paraId="5E060F6F" w14:textId="77777777" w:rsidR="0010060B" w:rsidRPr="0027085D" w:rsidRDefault="00E16EC5" w:rsidP="0027085D">
            <w:r w:rsidRPr="0027085D">
              <w:t>Adequate knowledge</w:t>
            </w:r>
            <w:r w:rsidR="0010060B" w:rsidRPr="0027085D">
              <w:t xml:space="preserve"> of </w:t>
            </w:r>
            <w:r w:rsidR="004B619F" w:rsidRPr="0027085D">
              <w:t>WHS</w:t>
            </w:r>
            <w:r w:rsidR="0010060B" w:rsidRPr="0027085D">
              <w:t xml:space="preserve"> legal requirements.</w:t>
            </w:r>
          </w:p>
          <w:p w14:paraId="298B0F62" w14:textId="77777777" w:rsidR="0010060B" w:rsidRPr="0027085D" w:rsidRDefault="0010060B" w:rsidP="0027085D">
            <w:r w:rsidRPr="0027085D">
              <w:t>Good written and verbal communication skills.</w:t>
            </w:r>
          </w:p>
        </w:tc>
      </w:tr>
      <w:tr w:rsidR="0010060B" w:rsidRPr="00343929" w14:paraId="52A5330B" w14:textId="77777777" w:rsidTr="00F57B98">
        <w:trPr>
          <w:cantSplit/>
          <w:jc w:val="center"/>
        </w:trPr>
        <w:tc>
          <w:tcPr>
            <w:tcW w:w="1843" w:type="dxa"/>
          </w:tcPr>
          <w:p w14:paraId="031833D7" w14:textId="77777777" w:rsidR="0010060B" w:rsidRPr="0027085D" w:rsidRDefault="0010060B" w:rsidP="0027085D">
            <w:r w:rsidRPr="0027085D">
              <w:t xml:space="preserve">Cashier </w:t>
            </w:r>
            <w:r w:rsidR="00393FFD" w:rsidRPr="0027085D">
              <w:t>2</w:t>
            </w:r>
          </w:p>
        </w:tc>
        <w:tc>
          <w:tcPr>
            <w:tcW w:w="6492" w:type="dxa"/>
          </w:tcPr>
          <w:p w14:paraId="52896E9C" w14:textId="77777777" w:rsidR="0010060B" w:rsidRPr="0027085D" w:rsidRDefault="0010060B" w:rsidP="0027085D">
            <w:r w:rsidRPr="0027085D">
              <w:t>18 months experience.</w:t>
            </w:r>
          </w:p>
          <w:p w14:paraId="7D6536A7" w14:textId="1ABDBE6F" w:rsidR="0010060B" w:rsidRPr="0027085D" w:rsidRDefault="007B0553" w:rsidP="0027085D">
            <w:r>
              <w:t>Can use all in-</w:t>
            </w:r>
            <w:r w:rsidR="0010060B" w:rsidRPr="0027085D">
              <w:t xml:space="preserve">store equipment safely, but unsure of outdoor safety procedures. Adequate knowledge of emergency procedures. </w:t>
            </w:r>
          </w:p>
          <w:p w14:paraId="2EEEAFA9" w14:textId="77777777" w:rsidR="0010060B" w:rsidRPr="0027085D" w:rsidRDefault="0010060B" w:rsidP="0027085D">
            <w:r w:rsidRPr="0027085D">
              <w:t>Can use pie oven.</w:t>
            </w:r>
          </w:p>
          <w:p w14:paraId="15D5BE23" w14:textId="77777777" w:rsidR="0010060B" w:rsidRPr="0027085D" w:rsidRDefault="0010060B" w:rsidP="0027085D">
            <w:r w:rsidRPr="0027085D">
              <w:t xml:space="preserve">No knowledge of </w:t>
            </w:r>
            <w:r w:rsidR="004B619F" w:rsidRPr="0027085D">
              <w:t>WHS</w:t>
            </w:r>
            <w:r w:rsidRPr="0027085D">
              <w:t xml:space="preserve"> legal requirements.</w:t>
            </w:r>
          </w:p>
          <w:p w14:paraId="43EC1317" w14:textId="77777777" w:rsidR="0010060B" w:rsidRPr="0027085D" w:rsidRDefault="0010060B" w:rsidP="0027085D">
            <w:r w:rsidRPr="0027085D">
              <w:t>Poor written and verbal communication skills.</w:t>
            </w:r>
          </w:p>
        </w:tc>
      </w:tr>
      <w:tr w:rsidR="0010060B" w:rsidRPr="00343929" w14:paraId="524CD9D4" w14:textId="77777777" w:rsidTr="00F57B98">
        <w:trPr>
          <w:cantSplit/>
          <w:jc w:val="center"/>
        </w:trPr>
        <w:tc>
          <w:tcPr>
            <w:tcW w:w="1843" w:type="dxa"/>
          </w:tcPr>
          <w:p w14:paraId="26A41719" w14:textId="77777777" w:rsidR="0010060B" w:rsidRPr="0027085D" w:rsidRDefault="0010060B" w:rsidP="0027085D">
            <w:r w:rsidRPr="0027085D">
              <w:t xml:space="preserve">Cashier </w:t>
            </w:r>
            <w:r w:rsidR="00393FFD" w:rsidRPr="0027085D">
              <w:t>3</w:t>
            </w:r>
          </w:p>
        </w:tc>
        <w:tc>
          <w:tcPr>
            <w:tcW w:w="6492" w:type="dxa"/>
          </w:tcPr>
          <w:p w14:paraId="0016D55B" w14:textId="77777777" w:rsidR="0010060B" w:rsidRPr="0027085D" w:rsidRDefault="0010060B" w:rsidP="0027085D">
            <w:r w:rsidRPr="0027085D">
              <w:t xml:space="preserve">12 months experience. </w:t>
            </w:r>
          </w:p>
          <w:p w14:paraId="0703AB2D" w14:textId="77777777" w:rsidR="0010060B" w:rsidRPr="0027085D" w:rsidRDefault="0010060B" w:rsidP="0027085D">
            <w:r w:rsidRPr="0027085D">
              <w:t>Competent in all aspects of working in a petrol station.</w:t>
            </w:r>
          </w:p>
          <w:p w14:paraId="32CA89C8" w14:textId="77777777" w:rsidR="0010060B" w:rsidRPr="0027085D" w:rsidRDefault="00AF3DCA" w:rsidP="0027085D">
            <w:r w:rsidRPr="0027085D">
              <w:t>N</w:t>
            </w:r>
            <w:r w:rsidR="0010060B" w:rsidRPr="0027085D">
              <w:t>o idea how to use the pie oven.</w:t>
            </w:r>
          </w:p>
          <w:p w14:paraId="1F149A24" w14:textId="77777777" w:rsidR="0010060B" w:rsidRPr="0027085D" w:rsidRDefault="0010060B" w:rsidP="0027085D">
            <w:r w:rsidRPr="0027085D">
              <w:t>No knowledge of safety procedures, but adequate knowledge of emergency procedures.</w:t>
            </w:r>
          </w:p>
          <w:p w14:paraId="746A083A" w14:textId="77777777" w:rsidR="0010060B" w:rsidRPr="0027085D" w:rsidRDefault="0010060B" w:rsidP="0027085D">
            <w:r w:rsidRPr="0027085D">
              <w:t xml:space="preserve">No knowledge of </w:t>
            </w:r>
            <w:r w:rsidR="004B619F" w:rsidRPr="0027085D">
              <w:t>WHS</w:t>
            </w:r>
            <w:r w:rsidRPr="0027085D">
              <w:t xml:space="preserve"> legal requirements.</w:t>
            </w:r>
          </w:p>
          <w:p w14:paraId="22CA9F45" w14:textId="77777777" w:rsidR="0010060B" w:rsidRPr="0027085D" w:rsidRDefault="0010060B" w:rsidP="0027085D">
            <w:r w:rsidRPr="0027085D">
              <w:t>Good verbal communication but poor written communication skills.</w:t>
            </w:r>
          </w:p>
        </w:tc>
      </w:tr>
      <w:tr w:rsidR="0010060B" w:rsidRPr="00343929" w14:paraId="552E41C8" w14:textId="77777777" w:rsidTr="00F57B98">
        <w:trPr>
          <w:cantSplit/>
          <w:jc w:val="center"/>
        </w:trPr>
        <w:tc>
          <w:tcPr>
            <w:tcW w:w="1843" w:type="dxa"/>
          </w:tcPr>
          <w:p w14:paraId="694D89F5" w14:textId="77777777" w:rsidR="0010060B" w:rsidRPr="0027085D" w:rsidRDefault="0010060B" w:rsidP="0027085D">
            <w:r w:rsidRPr="0027085D">
              <w:t xml:space="preserve">Cashier </w:t>
            </w:r>
            <w:r w:rsidR="00393FFD" w:rsidRPr="0027085D">
              <w:t>4</w:t>
            </w:r>
          </w:p>
        </w:tc>
        <w:tc>
          <w:tcPr>
            <w:tcW w:w="6492" w:type="dxa"/>
          </w:tcPr>
          <w:p w14:paraId="5EB26414" w14:textId="77777777" w:rsidR="0010060B" w:rsidRPr="0027085D" w:rsidRDefault="0010060B" w:rsidP="0027085D">
            <w:r w:rsidRPr="0027085D">
              <w:t>6 months experience.</w:t>
            </w:r>
          </w:p>
          <w:p w14:paraId="7CB63891" w14:textId="77777777" w:rsidR="0010060B" w:rsidRPr="0027085D" w:rsidRDefault="0010060B" w:rsidP="0027085D">
            <w:r w:rsidRPr="0027085D">
              <w:t>Not yet competent in all aspects of working in a petrol station.</w:t>
            </w:r>
          </w:p>
          <w:p w14:paraId="75A502B1" w14:textId="77777777" w:rsidR="0010060B" w:rsidRPr="0027085D" w:rsidRDefault="0010060B" w:rsidP="0027085D">
            <w:r w:rsidRPr="0027085D">
              <w:t>No idea how to use the pie oven.</w:t>
            </w:r>
          </w:p>
          <w:p w14:paraId="56652F6B" w14:textId="77777777" w:rsidR="0010060B" w:rsidRPr="0027085D" w:rsidRDefault="0010060B" w:rsidP="0027085D">
            <w:r w:rsidRPr="0027085D">
              <w:t>Adequate knowledge of safety and emergency procedures.</w:t>
            </w:r>
          </w:p>
          <w:p w14:paraId="02D9041A" w14:textId="77777777" w:rsidR="0010060B" w:rsidRPr="0027085D" w:rsidRDefault="0010060B" w:rsidP="0027085D">
            <w:r w:rsidRPr="0027085D">
              <w:t xml:space="preserve">No knowledge of </w:t>
            </w:r>
            <w:r w:rsidR="004B619F" w:rsidRPr="0027085D">
              <w:t>WHS</w:t>
            </w:r>
            <w:r w:rsidRPr="0027085D">
              <w:t xml:space="preserve"> legal requirements.</w:t>
            </w:r>
          </w:p>
          <w:p w14:paraId="5A7EFFF5" w14:textId="77777777" w:rsidR="0010060B" w:rsidRPr="0027085D" w:rsidRDefault="0010060B" w:rsidP="0027085D">
            <w:r w:rsidRPr="0027085D">
              <w:t>Good written and verbal communication skills.</w:t>
            </w:r>
          </w:p>
        </w:tc>
      </w:tr>
      <w:tr w:rsidR="0010060B" w:rsidRPr="00343929" w14:paraId="613AF50E" w14:textId="77777777" w:rsidTr="00F57B98">
        <w:trPr>
          <w:cantSplit/>
          <w:jc w:val="center"/>
        </w:trPr>
        <w:tc>
          <w:tcPr>
            <w:tcW w:w="1843" w:type="dxa"/>
          </w:tcPr>
          <w:p w14:paraId="6A9E7616" w14:textId="77777777" w:rsidR="0010060B" w:rsidRPr="0027085D" w:rsidRDefault="0010060B" w:rsidP="0027085D">
            <w:r w:rsidRPr="0027085D">
              <w:t>Cashier 6</w:t>
            </w:r>
          </w:p>
        </w:tc>
        <w:tc>
          <w:tcPr>
            <w:tcW w:w="6492" w:type="dxa"/>
          </w:tcPr>
          <w:p w14:paraId="5C25216D" w14:textId="77777777" w:rsidR="0010060B" w:rsidRPr="0027085D" w:rsidRDefault="0010060B" w:rsidP="0027085D">
            <w:r w:rsidRPr="0027085D">
              <w:t>3 months experience.</w:t>
            </w:r>
          </w:p>
          <w:p w14:paraId="178040F8" w14:textId="77777777" w:rsidR="0010060B" w:rsidRPr="0027085D" w:rsidRDefault="0010060B" w:rsidP="0027085D">
            <w:r w:rsidRPr="0027085D">
              <w:t>Not yet competent in all aspects of working in a petrol station.</w:t>
            </w:r>
          </w:p>
          <w:p w14:paraId="2E4932ED" w14:textId="77777777" w:rsidR="0010060B" w:rsidRPr="0027085D" w:rsidRDefault="0010060B" w:rsidP="0027085D">
            <w:r w:rsidRPr="0027085D">
              <w:t>Can use pie oven.</w:t>
            </w:r>
          </w:p>
          <w:p w14:paraId="493376DA" w14:textId="77777777" w:rsidR="0010060B" w:rsidRPr="0027085D" w:rsidRDefault="0010060B" w:rsidP="0027085D">
            <w:r w:rsidRPr="0027085D">
              <w:t>No knowledge of safety or emergency procedures.</w:t>
            </w:r>
          </w:p>
          <w:p w14:paraId="56637158" w14:textId="77777777" w:rsidR="0010060B" w:rsidRPr="0027085D" w:rsidRDefault="0010060B" w:rsidP="0027085D">
            <w:r w:rsidRPr="0027085D">
              <w:t xml:space="preserve">No knowledge of </w:t>
            </w:r>
            <w:r w:rsidR="004B619F" w:rsidRPr="0027085D">
              <w:t>WHS</w:t>
            </w:r>
            <w:r w:rsidRPr="0027085D">
              <w:t xml:space="preserve"> legal requirements.</w:t>
            </w:r>
          </w:p>
          <w:p w14:paraId="4000293E" w14:textId="77777777" w:rsidR="0010060B" w:rsidRPr="0027085D" w:rsidRDefault="0010060B" w:rsidP="0027085D">
            <w:r w:rsidRPr="0027085D">
              <w:t>Good verbal communication but poor written communication skills.</w:t>
            </w:r>
          </w:p>
        </w:tc>
      </w:tr>
    </w:tbl>
    <w:p w14:paraId="2DD80981" w14:textId="77777777" w:rsidR="00386B39" w:rsidRPr="00343929" w:rsidRDefault="00386B39" w:rsidP="0027085D">
      <w:pPr>
        <w:pStyle w:val="Spacer"/>
      </w:pPr>
    </w:p>
    <w:sectPr w:rsidR="00386B39" w:rsidRPr="00343929" w:rsidSect="00566435">
      <w:headerReference w:type="default" r:id="rId8"/>
      <w:footerReference w:type="default" r:id="rId9"/>
      <w:pgSz w:w="11907" w:h="16839" w:code="9"/>
      <w:pgMar w:top="1418" w:right="1786" w:bottom="1134" w:left="1786" w:header="709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D858D2" w14:textId="77777777" w:rsidR="003769D5" w:rsidRDefault="003769D5" w:rsidP="003F2865">
      <w:pPr>
        <w:pStyle w:val="Heading3"/>
      </w:pPr>
      <w:r>
        <w:separator/>
      </w:r>
    </w:p>
    <w:p w14:paraId="40D4148E" w14:textId="77777777" w:rsidR="003769D5" w:rsidRDefault="003769D5"/>
  </w:endnote>
  <w:endnote w:type="continuationSeparator" w:id="0">
    <w:p w14:paraId="6C3274F6" w14:textId="77777777" w:rsidR="003769D5" w:rsidRDefault="003769D5" w:rsidP="003F2865">
      <w:pPr>
        <w:pStyle w:val="Heading3"/>
      </w:pPr>
      <w:r>
        <w:continuationSeparator/>
      </w:r>
    </w:p>
    <w:p w14:paraId="66BDED90" w14:textId="77777777" w:rsidR="003769D5" w:rsidRDefault="00376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2A012" w14:textId="6E70E75D" w:rsidR="007B0553" w:rsidRDefault="007B0553" w:rsidP="00630448">
    <w:pPr>
      <w:pStyle w:val="Footer"/>
    </w:pPr>
    <w:r w:rsidRPr="00630448">
      <w:t>© 20</w:t>
    </w:r>
    <w:r>
      <w:t>15</w:t>
    </w:r>
    <w:r w:rsidRPr="00630448">
      <w:t xml:space="preserve"> Innovation and Busine</w:t>
    </w:r>
    <w:r>
      <w:t xml:space="preserve">ss Industry Skills Council Ltd </w:t>
    </w:r>
    <w:r w:rsidRPr="00630448">
      <w:tab/>
    </w:r>
    <w:r>
      <w:t>1</w:t>
    </w:r>
    <w:r w:rsidRPr="0031669A">
      <w:rPr>
        <w:vertAlign w:val="superscript"/>
      </w:rPr>
      <w:t>st</w:t>
    </w:r>
    <w:r>
      <w:t xml:space="preserve"> edition version: 1</w:t>
    </w:r>
  </w:p>
  <w:p w14:paraId="7B539E37" w14:textId="77777777" w:rsidR="007B0553" w:rsidRPr="00630448" w:rsidRDefault="007B0553" w:rsidP="00630448">
    <w:pPr>
      <w:pStyle w:val="Footer"/>
    </w:pPr>
    <w:r>
      <w:tab/>
    </w:r>
    <w:r w:rsidRPr="00630448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31739">
      <w:rPr>
        <w:noProof/>
      </w:rPr>
      <w:t>1</w:t>
    </w:r>
    <w:r>
      <w:rPr>
        <w:noProof/>
      </w:rPr>
      <w:fldChar w:fldCharType="end"/>
    </w:r>
    <w:r w:rsidRPr="00630448">
      <w:t xml:space="preserve"> of </w:t>
    </w:r>
    <w:r w:rsidRPr="00630448">
      <w:rPr>
        <w:rStyle w:val="PageNumber"/>
        <w:sz w:val="18"/>
      </w:rPr>
      <w:fldChar w:fldCharType="begin"/>
    </w:r>
    <w:r w:rsidRPr="00630448">
      <w:rPr>
        <w:rStyle w:val="PageNumber"/>
        <w:sz w:val="18"/>
      </w:rPr>
      <w:instrText xml:space="preserve"> NUMPAGES </w:instrText>
    </w:r>
    <w:r w:rsidRPr="00630448">
      <w:rPr>
        <w:rStyle w:val="PageNumber"/>
        <w:sz w:val="18"/>
      </w:rPr>
      <w:fldChar w:fldCharType="separate"/>
    </w:r>
    <w:r w:rsidR="00231739">
      <w:rPr>
        <w:rStyle w:val="PageNumber"/>
        <w:noProof/>
        <w:sz w:val="18"/>
      </w:rPr>
      <w:t>8</w:t>
    </w:r>
    <w:r w:rsidRPr="00630448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6878C" w14:textId="77777777" w:rsidR="003769D5" w:rsidRDefault="003769D5" w:rsidP="003F2865">
      <w:pPr>
        <w:pStyle w:val="Heading3"/>
      </w:pPr>
      <w:r>
        <w:separator/>
      </w:r>
    </w:p>
    <w:p w14:paraId="086AE120" w14:textId="77777777" w:rsidR="003769D5" w:rsidRDefault="003769D5"/>
  </w:footnote>
  <w:footnote w:type="continuationSeparator" w:id="0">
    <w:p w14:paraId="6DAC3356" w14:textId="77777777" w:rsidR="003769D5" w:rsidRDefault="003769D5" w:rsidP="003F2865">
      <w:pPr>
        <w:pStyle w:val="Heading3"/>
      </w:pPr>
      <w:r>
        <w:continuationSeparator/>
      </w:r>
    </w:p>
    <w:p w14:paraId="023A65F4" w14:textId="77777777" w:rsidR="003769D5" w:rsidRDefault="003769D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460EE" w14:textId="3E02FEEB" w:rsidR="007B0553" w:rsidRPr="00566435" w:rsidRDefault="007B0553" w:rsidP="00630448">
    <w:pPr>
      <w:pStyle w:val="Header"/>
      <w:rPr>
        <w:sz w:val="20"/>
      </w:rPr>
    </w:pPr>
    <w:r w:rsidRPr="00566435">
      <w:rPr>
        <w:sz w:val="20"/>
      </w:rPr>
      <w:t>Assessment Task 2</w:t>
    </w:r>
    <w:r w:rsidR="00566435" w:rsidRPr="00566435">
      <w:rPr>
        <w:sz w:val="20"/>
      </w:rPr>
      <w:tab/>
    </w:r>
    <w:r w:rsidRPr="00566435">
      <w:rPr>
        <w:sz w:val="20"/>
      </w:rPr>
      <w:t>BSBWHS605 Develop, implement and maintain WHS management systems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B444D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30CCA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" w15:restartNumberingAfterBreak="0">
    <w:nsid w:val="04927603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" w15:restartNumberingAfterBreak="0">
    <w:nsid w:val="09177B7B"/>
    <w:multiLevelType w:val="hybridMultilevel"/>
    <w:tmpl w:val="424A660C"/>
    <w:lvl w:ilvl="0" w:tplc="E5322F7E">
      <w:start w:val="1"/>
      <w:numFmt w:val="bullet"/>
      <w:pStyle w:val="Bullet1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F4A3C6">
      <w:start w:val="1"/>
      <w:numFmt w:val="bullet"/>
      <w:pStyle w:val="Bul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5092"/>
    <w:multiLevelType w:val="multilevel"/>
    <w:tmpl w:val="8F04077E"/>
    <w:lvl w:ilvl="0">
      <w:start w:val="1"/>
      <w:numFmt w:val="bullet"/>
      <w:pStyle w:val="Bullet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pStyle w:val="Bullet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1D7"/>
    <w:multiLevelType w:val="hybridMultilevel"/>
    <w:tmpl w:val="860AC278"/>
    <w:lvl w:ilvl="0" w:tplc="3EDAACE4">
      <w:start w:val="1"/>
      <w:numFmt w:val="bullet"/>
      <w:pStyle w:val="Tick1"/>
      <w:lvlText w:val="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FC8D074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48A1EA8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7" w15:restartNumberingAfterBreak="0">
    <w:nsid w:val="17031609"/>
    <w:multiLevelType w:val="hybridMultilevel"/>
    <w:tmpl w:val="3EB2AF80"/>
    <w:lvl w:ilvl="0" w:tplc="55448890">
      <w:start w:val="1"/>
      <w:numFmt w:val="bullet"/>
      <w:pStyle w:val="Tablebullets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419BD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9" w15:restartNumberingAfterBreak="0">
    <w:nsid w:val="241616C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0" w15:restartNumberingAfterBreak="0">
    <w:nsid w:val="2591719E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1" w15:restartNumberingAfterBreak="0">
    <w:nsid w:val="27AE006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2" w15:restartNumberingAfterBreak="0">
    <w:nsid w:val="28200275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3" w15:restartNumberingAfterBreak="0">
    <w:nsid w:val="292A5893"/>
    <w:multiLevelType w:val="multilevel"/>
    <w:tmpl w:val="94C49A9C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4" w15:restartNumberingAfterBreak="0">
    <w:nsid w:val="30BB3A0B"/>
    <w:multiLevelType w:val="multilevel"/>
    <w:tmpl w:val="F7DA0F78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5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5" w15:restartNumberingAfterBreak="0">
    <w:nsid w:val="31F83D22"/>
    <w:multiLevelType w:val="multilevel"/>
    <w:tmpl w:val="AA84224E"/>
    <w:name w:val="CATBullet"/>
    <w:lvl w:ilvl="0">
      <w:start w:val="1"/>
      <w:numFmt w:val="bullet"/>
      <w:pStyle w:val="CATBulletLis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CATBulletList2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pStyle w:val="CATBulletList3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20E09D4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17" w15:restartNumberingAfterBreak="0">
    <w:nsid w:val="370A3185"/>
    <w:multiLevelType w:val="multilevel"/>
    <w:tmpl w:val="4B9C17E8"/>
    <w:styleLink w:val="LGBulle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E4748"/>
    <w:multiLevelType w:val="multilevel"/>
    <w:tmpl w:val="F9C6A6BA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5"/>
        </w:tabs>
        <w:ind w:left="1134" w:hanging="283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19" w15:restartNumberingAfterBreak="0">
    <w:nsid w:val="3B1A057B"/>
    <w:multiLevelType w:val="hybridMultilevel"/>
    <w:tmpl w:val="DB303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014EB"/>
    <w:multiLevelType w:val="hybridMultilevel"/>
    <w:tmpl w:val="68D2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97FB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2" w15:restartNumberingAfterBreak="0">
    <w:nsid w:val="3F82164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3" w15:restartNumberingAfterBreak="0">
    <w:nsid w:val="41B3423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4" w15:restartNumberingAfterBreak="0">
    <w:nsid w:val="41EA7D51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5" w15:restartNumberingAfterBreak="0">
    <w:nsid w:val="44C44A7A"/>
    <w:multiLevelType w:val="hybridMultilevel"/>
    <w:tmpl w:val="EBB400D6"/>
    <w:lvl w:ilvl="0" w:tplc="0750C330">
      <w:start w:val="1"/>
      <w:numFmt w:val="bullet"/>
      <w:pStyle w:val="Check1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7234E0C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7" w15:restartNumberingAfterBreak="0">
    <w:nsid w:val="4BEC6C2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28" w15:restartNumberingAfterBreak="0">
    <w:nsid w:val="52567CE6"/>
    <w:multiLevelType w:val="multilevel"/>
    <w:tmpl w:val="94C49A9C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29" w15:restartNumberingAfterBreak="0">
    <w:nsid w:val="533568D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0" w15:restartNumberingAfterBreak="0">
    <w:nsid w:val="556F3DA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1" w15:restartNumberingAfterBreak="0">
    <w:nsid w:val="56FF3BD0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2" w15:restartNumberingAfterBreak="0">
    <w:nsid w:val="58352B5E"/>
    <w:multiLevelType w:val="multilevel"/>
    <w:tmpl w:val="94C49A9C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33" w15:restartNumberingAfterBreak="0">
    <w:nsid w:val="5914259D"/>
    <w:multiLevelType w:val="hybridMultilevel"/>
    <w:tmpl w:val="7946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64556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5" w15:restartNumberingAfterBreak="0">
    <w:nsid w:val="648A60E4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6" w15:restartNumberingAfterBreak="0">
    <w:nsid w:val="65FB28D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7" w15:restartNumberingAfterBreak="0">
    <w:nsid w:val="775D0511"/>
    <w:multiLevelType w:val="multilevel"/>
    <w:tmpl w:val="94C49A9C"/>
    <w:lvl w:ilvl="0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abstractNum w:abstractNumId="38" w15:restartNumberingAfterBreak="0">
    <w:nsid w:val="78A106FE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39" w15:restartNumberingAfterBreak="0">
    <w:nsid w:val="78BA5142"/>
    <w:multiLevelType w:val="multilevel"/>
    <w:tmpl w:val="7FC07DB8"/>
    <w:lvl w:ilvl="0">
      <w:start w:val="1"/>
      <w:numFmt w:val="bullet"/>
      <w:lvlText w:val="●"/>
      <w:lvlJc w:val="left"/>
      <w:pPr>
        <w:tabs>
          <w:tab w:val="num" w:pos="567"/>
        </w:tabs>
        <w:ind w:left="567" w:hanging="283"/>
      </w:pPr>
      <w:rPr>
        <w:rFonts w:ascii="Franklin Gothic Book" w:hAnsi="Franklin Gothic Book" w:hint="default"/>
        <w:sz w:val="20"/>
      </w:rPr>
    </w:lvl>
    <w:lvl w:ilvl="1">
      <w:start w:val="1"/>
      <w:numFmt w:val="bullet"/>
      <w:lvlText w:val="○"/>
      <w:lvlJc w:val="left"/>
      <w:pPr>
        <w:tabs>
          <w:tab w:val="num" w:pos="1134"/>
        </w:tabs>
        <w:ind w:left="1134" w:hanging="283"/>
      </w:pPr>
      <w:rPr>
        <w:rFonts w:ascii="Franklin Gothic Book" w:hAnsi="Franklin Gothic Book" w:hint="default"/>
        <w:sz w:val="22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Franklin Gothic Book" w:hAnsi="Franklin Gothic Book" w:hint="default"/>
        <w:sz w:val="22"/>
      </w:rPr>
    </w:lvl>
    <w:lvl w:ilvl="3">
      <w:start w:val="1"/>
      <w:numFmt w:val="decimal"/>
      <w:lvlText w:val="(%4)"/>
      <w:lvlJc w:val="left"/>
      <w:pPr>
        <w:ind w:left="2268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283"/>
      </w:pPr>
      <w:rPr>
        <w:rFonts w:hint="default"/>
      </w:rPr>
    </w:lvl>
  </w:abstractNum>
  <w:abstractNum w:abstractNumId="40" w15:restartNumberingAfterBreak="0">
    <w:nsid w:val="7A2A66CD"/>
    <w:multiLevelType w:val="multilevel"/>
    <w:tmpl w:val="55065CF0"/>
    <w:lvl w:ilvl="0">
      <w:start w:val="1"/>
      <w:numFmt w:val="decimal"/>
      <w:lvlText w:val="%1."/>
      <w:lvlJc w:val="center"/>
      <w:pPr>
        <w:tabs>
          <w:tab w:val="num" w:pos="284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center"/>
      <w:pPr>
        <w:tabs>
          <w:tab w:val="num" w:pos="1135"/>
        </w:tabs>
        <w:ind w:left="1134" w:hanging="283"/>
      </w:pPr>
      <w:rPr>
        <w:rFonts w:hint="default"/>
      </w:rPr>
    </w:lvl>
    <w:lvl w:ilvl="2">
      <w:start w:val="1"/>
      <w:numFmt w:val="lowerRoman"/>
      <w:lvlText w:val="%3."/>
      <w:lvlJc w:val="center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837"/>
        </w:tabs>
        <w:ind w:left="3120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88"/>
        </w:tabs>
        <w:ind w:left="397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39"/>
        </w:tabs>
        <w:ind w:left="482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90"/>
        </w:tabs>
        <w:ind w:left="567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241"/>
        </w:tabs>
        <w:ind w:left="6524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2"/>
        </w:tabs>
        <w:ind w:left="7375" w:hanging="283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7"/>
  </w:num>
  <w:num w:numId="6">
    <w:abstractNumId w:val="5"/>
  </w:num>
  <w:num w:numId="7">
    <w:abstractNumId w:val="25"/>
  </w:num>
  <w:num w:numId="8">
    <w:abstractNumId w:val="18"/>
  </w:num>
  <w:num w:numId="9">
    <w:abstractNumId w:val="31"/>
  </w:num>
  <w:num w:numId="10">
    <w:abstractNumId w:val="38"/>
  </w:num>
  <w:num w:numId="11">
    <w:abstractNumId w:val="9"/>
  </w:num>
  <w:num w:numId="12">
    <w:abstractNumId w:val="16"/>
  </w:num>
  <w:num w:numId="13">
    <w:abstractNumId w:val="2"/>
  </w:num>
  <w:num w:numId="14">
    <w:abstractNumId w:val="12"/>
  </w:num>
  <w:num w:numId="15">
    <w:abstractNumId w:val="15"/>
  </w:num>
  <w:num w:numId="16">
    <w:abstractNumId w:val="1"/>
  </w:num>
  <w:num w:numId="17">
    <w:abstractNumId w:val="20"/>
  </w:num>
  <w:num w:numId="18">
    <w:abstractNumId w:val="14"/>
  </w:num>
  <w:num w:numId="19">
    <w:abstractNumId w:val="37"/>
  </w:num>
  <w:num w:numId="20">
    <w:abstractNumId w:val="32"/>
  </w:num>
  <w:num w:numId="21">
    <w:abstractNumId w:val="28"/>
  </w:num>
  <w:num w:numId="22">
    <w:abstractNumId w:val="33"/>
  </w:num>
  <w:num w:numId="23">
    <w:abstractNumId w:val="19"/>
  </w:num>
  <w:num w:numId="24">
    <w:abstractNumId w:val="13"/>
  </w:num>
  <w:num w:numId="25">
    <w:abstractNumId w:val="4"/>
  </w:num>
  <w:num w:numId="26">
    <w:abstractNumId w:val="4"/>
  </w:num>
  <w:num w:numId="27">
    <w:abstractNumId w:val="36"/>
  </w:num>
  <w:num w:numId="28">
    <w:abstractNumId w:val="39"/>
  </w:num>
  <w:num w:numId="29">
    <w:abstractNumId w:val="6"/>
  </w:num>
  <w:num w:numId="30">
    <w:abstractNumId w:val="4"/>
  </w:num>
  <w:num w:numId="31">
    <w:abstractNumId w:val="5"/>
  </w:num>
  <w:num w:numId="32">
    <w:abstractNumId w:val="25"/>
  </w:num>
  <w:num w:numId="33">
    <w:abstractNumId w:val="40"/>
  </w:num>
  <w:num w:numId="34">
    <w:abstractNumId w:val="21"/>
  </w:num>
  <w:num w:numId="35">
    <w:abstractNumId w:val="27"/>
  </w:num>
  <w:num w:numId="36">
    <w:abstractNumId w:val="8"/>
  </w:num>
  <w:num w:numId="37">
    <w:abstractNumId w:val="30"/>
  </w:num>
  <w:num w:numId="38">
    <w:abstractNumId w:val="26"/>
  </w:num>
  <w:num w:numId="39">
    <w:abstractNumId w:val="22"/>
  </w:num>
  <w:num w:numId="40">
    <w:abstractNumId w:val="24"/>
  </w:num>
  <w:num w:numId="41">
    <w:abstractNumId w:val="34"/>
  </w:num>
  <w:num w:numId="42">
    <w:abstractNumId w:val="11"/>
  </w:num>
  <w:num w:numId="43">
    <w:abstractNumId w:val="35"/>
  </w:num>
  <w:num w:numId="44">
    <w:abstractNumId w:val="29"/>
  </w:num>
  <w:num w:numId="45">
    <w:abstractNumId w:val="23"/>
  </w:num>
  <w:num w:numId="4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1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0AF"/>
    <w:rsid w:val="000027A9"/>
    <w:rsid w:val="0000515C"/>
    <w:rsid w:val="00005469"/>
    <w:rsid w:val="00006BBD"/>
    <w:rsid w:val="000073D0"/>
    <w:rsid w:val="000149E3"/>
    <w:rsid w:val="00022586"/>
    <w:rsid w:val="00023B0C"/>
    <w:rsid w:val="0002410C"/>
    <w:rsid w:val="00024372"/>
    <w:rsid w:val="000246F9"/>
    <w:rsid w:val="00031FBA"/>
    <w:rsid w:val="00033780"/>
    <w:rsid w:val="00034ECC"/>
    <w:rsid w:val="00036C8A"/>
    <w:rsid w:val="00037716"/>
    <w:rsid w:val="00043FF4"/>
    <w:rsid w:val="0004744A"/>
    <w:rsid w:val="00052180"/>
    <w:rsid w:val="00052CF3"/>
    <w:rsid w:val="00054161"/>
    <w:rsid w:val="000612DC"/>
    <w:rsid w:val="00064730"/>
    <w:rsid w:val="00070D8D"/>
    <w:rsid w:val="000736A0"/>
    <w:rsid w:val="000808EA"/>
    <w:rsid w:val="000849B7"/>
    <w:rsid w:val="00085CDB"/>
    <w:rsid w:val="000868F2"/>
    <w:rsid w:val="00090A04"/>
    <w:rsid w:val="000914E7"/>
    <w:rsid w:val="000968FF"/>
    <w:rsid w:val="000A084E"/>
    <w:rsid w:val="000A2A5F"/>
    <w:rsid w:val="000A3789"/>
    <w:rsid w:val="000A3C69"/>
    <w:rsid w:val="000A5EB8"/>
    <w:rsid w:val="000D3C6E"/>
    <w:rsid w:val="000D4976"/>
    <w:rsid w:val="000D5E04"/>
    <w:rsid w:val="000D5F12"/>
    <w:rsid w:val="000E3092"/>
    <w:rsid w:val="000E3ED5"/>
    <w:rsid w:val="000E6C18"/>
    <w:rsid w:val="000E75E0"/>
    <w:rsid w:val="000F0BA5"/>
    <w:rsid w:val="000F1424"/>
    <w:rsid w:val="000F2468"/>
    <w:rsid w:val="0010060B"/>
    <w:rsid w:val="00103B1A"/>
    <w:rsid w:val="00106288"/>
    <w:rsid w:val="00106352"/>
    <w:rsid w:val="001108D4"/>
    <w:rsid w:val="00111E00"/>
    <w:rsid w:val="00112388"/>
    <w:rsid w:val="00117355"/>
    <w:rsid w:val="0011795F"/>
    <w:rsid w:val="00120C97"/>
    <w:rsid w:val="001377B4"/>
    <w:rsid w:val="00143256"/>
    <w:rsid w:val="001531EA"/>
    <w:rsid w:val="00163080"/>
    <w:rsid w:val="00176AAD"/>
    <w:rsid w:val="00180623"/>
    <w:rsid w:val="00182793"/>
    <w:rsid w:val="00183FDA"/>
    <w:rsid w:val="00187A03"/>
    <w:rsid w:val="0019101B"/>
    <w:rsid w:val="0019106E"/>
    <w:rsid w:val="00194193"/>
    <w:rsid w:val="001A44CB"/>
    <w:rsid w:val="001A4F97"/>
    <w:rsid w:val="001B3620"/>
    <w:rsid w:val="001B4072"/>
    <w:rsid w:val="001B443A"/>
    <w:rsid w:val="001B68B5"/>
    <w:rsid w:val="001B70EC"/>
    <w:rsid w:val="001B7A03"/>
    <w:rsid w:val="001B7C19"/>
    <w:rsid w:val="001C0BB8"/>
    <w:rsid w:val="001C0C35"/>
    <w:rsid w:val="001C1C2B"/>
    <w:rsid w:val="001C3F6C"/>
    <w:rsid w:val="001D02FA"/>
    <w:rsid w:val="001D07AD"/>
    <w:rsid w:val="001D134C"/>
    <w:rsid w:val="001D204F"/>
    <w:rsid w:val="001D20B8"/>
    <w:rsid w:val="001D6C5E"/>
    <w:rsid w:val="001D6DE4"/>
    <w:rsid w:val="001E06E9"/>
    <w:rsid w:val="001E46C8"/>
    <w:rsid w:val="001F7127"/>
    <w:rsid w:val="00200369"/>
    <w:rsid w:val="002114F9"/>
    <w:rsid w:val="00214690"/>
    <w:rsid w:val="00217625"/>
    <w:rsid w:val="0022170C"/>
    <w:rsid w:val="00222561"/>
    <w:rsid w:val="00222BA6"/>
    <w:rsid w:val="00224705"/>
    <w:rsid w:val="00224D5F"/>
    <w:rsid w:val="00225AFE"/>
    <w:rsid w:val="002266E5"/>
    <w:rsid w:val="00227F4E"/>
    <w:rsid w:val="00231739"/>
    <w:rsid w:val="00231D77"/>
    <w:rsid w:val="00232408"/>
    <w:rsid w:val="00234927"/>
    <w:rsid w:val="00242694"/>
    <w:rsid w:val="002428A9"/>
    <w:rsid w:val="00252772"/>
    <w:rsid w:val="002571C1"/>
    <w:rsid w:val="0026097C"/>
    <w:rsid w:val="002620AF"/>
    <w:rsid w:val="00262E7A"/>
    <w:rsid w:val="002642C6"/>
    <w:rsid w:val="00267F88"/>
    <w:rsid w:val="0027085D"/>
    <w:rsid w:val="0027487D"/>
    <w:rsid w:val="00280651"/>
    <w:rsid w:val="00283555"/>
    <w:rsid w:val="00283BCA"/>
    <w:rsid w:val="00284C18"/>
    <w:rsid w:val="00284C89"/>
    <w:rsid w:val="00291864"/>
    <w:rsid w:val="0029532B"/>
    <w:rsid w:val="002A0346"/>
    <w:rsid w:val="002A0DBA"/>
    <w:rsid w:val="002B0086"/>
    <w:rsid w:val="002B2BCE"/>
    <w:rsid w:val="002B3626"/>
    <w:rsid w:val="002B38EA"/>
    <w:rsid w:val="002B4E62"/>
    <w:rsid w:val="002C1BFC"/>
    <w:rsid w:val="002C52CC"/>
    <w:rsid w:val="002D2019"/>
    <w:rsid w:val="002D2800"/>
    <w:rsid w:val="002D43BA"/>
    <w:rsid w:val="002E0BA0"/>
    <w:rsid w:val="002E10EE"/>
    <w:rsid w:val="002E2DBE"/>
    <w:rsid w:val="002E4D21"/>
    <w:rsid w:val="002F23F7"/>
    <w:rsid w:val="002F2858"/>
    <w:rsid w:val="002F3BF7"/>
    <w:rsid w:val="002F72B5"/>
    <w:rsid w:val="002F7509"/>
    <w:rsid w:val="00302E80"/>
    <w:rsid w:val="00305EB9"/>
    <w:rsid w:val="00307648"/>
    <w:rsid w:val="00314C98"/>
    <w:rsid w:val="00315F5E"/>
    <w:rsid w:val="003166EB"/>
    <w:rsid w:val="00326B1E"/>
    <w:rsid w:val="003307F6"/>
    <w:rsid w:val="003320D9"/>
    <w:rsid w:val="00340486"/>
    <w:rsid w:val="00341982"/>
    <w:rsid w:val="00343929"/>
    <w:rsid w:val="003449D5"/>
    <w:rsid w:val="00345D94"/>
    <w:rsid w:val="00360F49"/>
    <w:rsid w:val="00371540"/>
    <w:rsid w:val="00372B07"/>
    <w:rsid w:val="00372B32"/>
    <w:rsid w:val="00373D6D"/>
    <w:rsid w:val="003769D5"/>
    <w:rsid w:val="00377883"/>
    <w:rsid w:val="0038180A"/>
    <w:rsid w:val="00381FC4"/>
    <w:rsid w:val="00384E58"/>
    <w:rsid w:val="00386B39"/>
    <w:rsid w:val="0038753F"/>
    <w:rsid w:val="003908C6"/>
    <w:rsid w:val="00393FFD"/>
    <w:rsid w:val="00397A20"/>
    <w:rsid w:val="003A2B58"/>
    <w:rsid w:val="003A36FB"/>
    <w:rsid w:val="003B0FA2"/>
    <w:rsid w:val="003B2606"/>
    <w:rsid w:val="003B744A"/>
    <w:rsid w:val="003C1E34"/>
    <w:rsid w:val="003C5BA9"/>
    <w:rsid w:val="003C74FC"/>
    <w:rsid w:val="003D07CC"/>
    <w:rsid w:val="003D233E"/>
    <w:rsid w:val="003D266A"/>
    <w:rsid w:val="003D2CC3"/>
    <w:rsid w:val="003D4700"/>
    <w:rsid w:val="003D5CC6"/>
    <w:rsid w:val="003E1290"/>
    <w:rsid w:val="003E255B"/>
    <w:rsid w:val="003E7A04"/>
    <w:rsid w:val="003F1DB8"/>
    <w:rsid w:val="003F2820"/>
    <w:rsid w:val="003F2865"/>
    <w:rsid w:val="003F2C77"/>
    <w:rsid w:val="00400CBA"/>
    <w:rsid w:val="004058D4"/>
    <w:rsid w:val="00405C20"/>
    <w:rsid w:val="00413B5A"/>
    <w:rsid w:val="0041539F"/>
    <w:rsid w:val="004173B2"/>
    <w:rsid w:val="004200B1"/>
    <w:rsid w:val="004203FF"/>
    <w:rsid w:val="00422815"/>
    <w:rsid w:val="00422EF4"/>
    <w:rsid w:val="00423035"/>
    <w:rsid w:val="004252D4"/>
    <w:rsid w:val="004261B9"/>
    <w:rsid w:val="004300DD"/>
    <w:rsid w:val="004375C3"/>
    <w:rsid w:val="00442604"/>
    <w:rsid w:val="00442606"/>
    <w:rsid w:val="0045039F"/>
    <w:rsid w:val="00455766"/>
    <w:rsid w:val="00457DF1"/>
    <w:rsid w:val="00466424"/>
    <w:rsid w:val="00471B19"/>
    <w:rsid w:val="00472A42"/>
    <w:rsid w:val="00476104"/>
    <w:rsid w:val="004813D5"/>
    <w:rsid w:val="00485487"/>
    <w:rsid w:val="0048592A"/>
    <w:rsid w:val="00496D8D"/>
    <w:rsid w:val="004973F7"/>
    <w:rsid w:val="004A10DF"/>
    <w:rsid w:val="004A2976"/>
    <w:rsid w:val="004B1602"/>
    <w:rsid w:val="004B41FD"/>
    <w:rsid w:val="004B4421"/>
    <w:rsid w:val="004B619F"/>
    <w:rsid w:val="004B6A26"/>
    <w:rsid w:val="004B7B3B"/>
    <w:rsid w:val="004C14E2"/>
    <w:rsid w:val="004C2515"/>
    <w:rsid w:val="004C3D19"/>
    <w:rsid w:val="004C4119"/>
    <w:rsid w:val="004C5A01"/>
    <w:rsid w:val="004C7C5F"/>
    <w:rsid w:val="004D08F9"/>
    <w:rsid w:val="004D5AC6"/>
    <w:rsid w:val="004E31A6"/>
    <w:rsid w:val="004E5BFE"/>
    <w:rsid w:val="004F0394"/>
    <w:rsid w:val="004F1895"/>
    <w:rsid w:val="0050357B"/>
    <w:rsid w:val="0052109C"/>
    <w:rsid w:val="00521DB8"/>
    <w:rsid w:val="00523D64"/>
    <w:rsid w:val="00524253"/>
    <w:rsid w:val="0052667A"/>
    <w:rsid w:val="00527DAE"/>
    <w:rsid w:val="00530946"/>
    <w:rsid w:val="00530B15"/>
    <w:rsid w:val="00536C34"/>
    <w:rsid w:val="00542EDD"/>
    <w:rsid w:val="00556469"/>
    <w:rsid w:val="00566435"/>
    <w:rsid w:val="00570DA4"/>
    <w:rsid w:val="005726C9"/>
    <w:rsid w:val="00576113"/>
    <w:rsid w:val="00582B56"/>
    <w:rsid w:val="00584478"/>
    <w:rsid w:val="005860D3"/>
    <w:rsid w:val="005930E8"/>
    <w:rsid w:val="00594D3B"/>
    <w:rsid w:val="00596781"/>
    <w:rsid w:val="005A1037"/>
    <w:rsid w:val="005A5619"/>
    <w:rsid w:val="005A5710"/>
    <w:rsid w:val="005A5B92"/>
    <w:rsid w:val="005A65CE"/>
    <w:rsid w:val="005A7F38"/>
    <w:rsid w:val="005C0033"/>
    <w:rsid w:val="005C265D"/>
    <w:rsid w:val="005C29F7"/>
    <w:rsid w:val="005C3C30"/>
    <w:rsid w:val="005C7DB6"/>
    <w:rsid w:val="005D0B9C"/>
    <w:rsid w:val="005D534E"/>
    <w:rsid w:val="005E6E5B"/>
    <w:rsid w:val="005F1BBB"/>
    <w:rsid w:val="005F2638"/>
    <w:rsid w:val="005F33E1"/>
    <w:rsid w:val="00601073"/>
    <w:rsid w:val="00602119"/>
    <w:rsid w:val="00606726"/>
    <w:rsid w:val="006071DD"/>
    <w:rsid w:val="00622B2D"/>
    <w:rsid w:val="00622C8F"/>
    <w:rsid w:val="006232DF"/>
    <w:rsid w:val="006269CB"/>
    <w:rsid w:val="00630448"/>
    <w:rsid w:val="00631514"/>
    <w:rsid w:val="00631931"/>
    <w:rsid w:val="006319B2"/>
    <w:rsid w:val="0063213C"/>
    <w:rsid w:val="006322A1"/>
    <w:rsid w:val="00635295"/>
    <w:rsid w:val="00640CEF"/>
    <w:rsid w:val="006529EB"/>
    <w:rsid w:val="006534CF"/>
    <w:rsid w:val="00653630"/>
    <w:rsid w:val="0066176C"/>
    <w:rsid w:val="00662F97"/>
    <w:rsid w:val="00664DA8"/>
    <w:rsid w:val="00665241"/>
    <w:rsid w:val="0066680D"/>
    <w:rsid w:val="00667D26"/>
    <w:rsid w:val="00671377"/>
    <w:rsid w:val="00671482"/>
    <w:rsid w:val="00672EA5"/>
    <w:rsid w:val="006740FD"/>
    <w:rsid w:val="00680C37"/>
    <w:rsid w:val="00680F26"/>
    <w:rsid w:val="006823C2"/>
    <w:rsid w:val="00687A01"/>
    <w:rsid w:val="00692A51"/>
    <w:rsid w:val="00697425"/>
    <w:rsid w:val="006A3711"/>
    <w:rsid w:val="006A4297"/>
    <w:rsid w:val="006A4A28"/>
    <w:rsid w:val="006A4C6D"/>
    <w:rsid w:val="006B064B"/>
    <w:rsid w:val="006B21AA"/>
    <w:rsid w:val="006B27A9"/>
    <w:rsid w:val="006C020F"/>
    <w:rsid w:val="006D1735"/>
    <w:rsid w:val="006D3132"/>
    <w:rsid w:val="006E0647"/>
    <w:rsid w:val="006E0D3E"/>
    <w:rsid w:val="006E122F"/>
    <w:rsid w:val="006E363E"/>
    <w:rsid w:val="006E438F"/>
    <w:rsid w:val="006E58AE"/>
    <w:rsid w:val="006E6E13"/>
    <w:rsid w:val="006F2C0E"/>
    <w:rsid w:val="006F3F8D"/>
    <w:rsid w:val="006F58EA"/>
    <w:rsid w:val="006F596E"/>
    <w:rsid w:val="006F6445"/>
    <w:rsid w:val="0070079E"/>
    <w:rsid w:val="00704755"/>
    <w:rsid w:val="00707C42"/>
    <w:rsid w:val="00710EF2"/>
    <w:rsid w:val="00713918"/>
    <w:rsid w:val="00715EC2"/>
    <w:rsid w:val="0071767A"/>
    <w:rsid w:val="007238F8"/>
    <w:rsid w:val="007267B1"/>
    <w:rsid w:val="007367ED"/>
    <w:rsid w:val="00745C95"/>
    <w:rsid w:val="007461D5"/>
    <w:rsid w:val="00746B01"/>
    <w:rsid w:val="00747EE5"/>
    <w:rsid w:val="00750570"/>
    <w:rsid w:val="00751252"/>
    <w:rsid w:val="00752B9E"/>
    <w:rsid w:val="00753023"/>
    <w:rsid w:val="00763E67"/>
    <w:rsid w:val="007641BC"/>
    <w:rsid w:val="00766A0F"/>
    <w:rsid w:val="007747B8"/>
    <w:rsid w:val="0077697B"/>
    <w:rsid w:val="007771F3"/>
    <w:rsid w:val="007822DF"/>
    <w:rsid w:val="00785243"/>
    <w:rsid w:val="0078708C"/>
    <w:rsid w:val="007903A7"/>
    <w:rsid w:val="007929AF"/>
    <w:rsid w:val="007959C2"/>
    <w:rsid w:val="00796B63"/>
    <w:rsid w:val="007A0547"/>
    <w:rsid w:val="007A223C"/>
    <w:rsid w:val="007A3660"/>
    <w:rsid w:val="007B0553"/>
    <w:rsid w:val="007B6B95"/>
    <w:rsid w:val="007C0692"/>
    <w:rsid w:val="007C4657"/>
    <w:rsid w:val="007D3429"/>
    <w:rsid w:val="007D4743"/>
    <w:rsid w:val="007D5E54"/>
    <w:rsid w:val="007D6540"/>
    <w:rsid w:val="007E5BF9"/>
    <w:rsid w:val="007E6F0C"/>
    <w:rsid w:val="007E6F66"/>
    <w:rsid w:val="007F2B6B"/>
    <w:rsid w:val="00803C2A"/>
    <w:rsid w:val="00807988"/>
    <w:rsid w:val="008104E1"/>
    <w:rsid w:val="00815E3F"/>
    <w:rsid w:val="00816232"/>
    <w:rsid w:val="008221A2"/>
    <w:rsid w:val="00822D1A"/>
    <w:rsid w:val="00823F07"/>
    <w:rsid w:val="008265AC"/>
    <w:rsid w:val="008271EE"/>
    <w:rsid w:val="00827299"/>
    <w:rsid w:val="008276B5"/>
    <w:rsid w:val="00832232"/>
    <w:rsid w:val="0083723B"/>
    <w:rsid w:val="00850F08"/>
    <w:rsid w:val="0085121C"/>
    <w:rsid w:val="00851A9E"/>
    <w:rsid w:val="00852E29"/>
    <w:rsid w:val="0085453D"/>
    <w:rsid w:val="0085612B"/>
    <w:rsid w:val="008574A0"/>
    <w:rsid w:val="00862431"/>
    <w:rsid w:val="00864C69"/>
    <w:rsid w:val="008650AA"/>
    <w:rsid w:val="00871734"/>
    <w:rsid w:val="00872402"/>
    <w:rsid w:val="00874987"/>
    <w:rsid w:val="00875456"/>
    <w:rsid w:val="008818A0"/>
    <w:rsid w:val="008827D2"/>
    <w:rsid w:val="0088404F"/>
    <w:rsid w:val="008862FB"/>
    <w:rsid w:val="0088718E"/>
    <w:rsid w:val="00894DDE"/>
    <w:rsid w:val="008A0CB4"/>
    <w:rsid w:val="008A507A"/>
    <w:rsid w:val="008A69AB"/>
    <w:rsid w:val="008B277B"/>
    <w:rsid w:val="008B5113"/>
    <w:rsid w:val="008B536E"/>
    <w:rsid w:val="008B6AF8"/>
    <w:rsid w:val="008B744F"/>
    <w:rsid w:val="008B76B5"/>
    <w:rsid w:val="008C32D5"/>
    <w:rsid w:val="008C4AE0"/>
    <w:rsid w:val="008C7AB2"/>
    <w:rsid w:val="008D058E"/>
    <w:rsid w:val="008D0F62"/>
    <w:rsid w:val="008D3330"/>
    <w:rsid w:val="008D5074"/>
    <w:rsid w:val="008D7E36"/>
    <w:rsid w:val="008E1C6C"/>
    <w:rsid w:val="008F2A15"/>
    <w:rsid w:val="008F751D"/>
    <w:rsid w:val="009061B3"/>
    <w:rsid w:val="00906B29"/>
    <w:rsid w:val="00910B47"/>
    <w:rsid w:val="00914601"/>
    <w:rsid w:val="00932E45"/>
    <w:rsid w:val="00934189"/>
    <w:rsid w:val="0093556C"/>
    <w:rsid w:val="00936E56"/>
    <w:rsid w:val="00942193"/>
    <w:rsid w:val="0094455B"/>
    <w:rsid w:val="00944D8C"/>
    <w:rsid w:val="00954CF7"/>
    <w:rsid w:val="00956D7C"/>
    <w:rsid w:val="00957445"/>
    <w:rsid w:val="009610B0"/>
    <w:rsid w:val="0096358E"/>
    <w:rsid w:val="0097551B"/>
    <w:rsid w:val="00981CC3"/>
    <w:rsid w:val="009829B8"/>
    <w:rsid w:val="0098753B"/>
    <w:rsid w:val="00993416"/>
    <w:rsid w:val="00994B86"/>
    <w:rsid w:val="009A03DC"/>
    <w:rsid w:val="009A5B80"/>
    <w:rsid w:val="009A752A"/>
    <w:rsid w:val="009B0F24"/>
    <w:rsid w:val="009B4C1A"/>
    <w:rsid w:val="009B78DF"/>
    <w:rsid w:val="009C4F13"/>
    <w:rsid w:val="009C79CF"/>
    <w:rsid w:val="009D3089"/>
    <w:rsid w:val="009D5068"/>
    <w:rsid w:val="009D6859"/>
    <w:rsid w:val="009E0D6C"/>
    <w:rsid w:val="009E2A7D"/>
    <w:rsid w:val="009E584A"/>
    <w:rsid w:val="009E69D5"/>
    <w:rsid w:val="009F3548"/>
    <w:rsid w:val="009F7A05"/>
    <w:rsid w:val="00A00968"/>
    <w:rsid w:val="00A02DB4"/>
    <w:rsid w:val="00A04D91"/>
    <w:rsid w:val="00A05226"/>
    <w:rsid w:val="00A16335"/>
    <w:rsid w:val="00A23D10"/>
    <w:rsid w:val="00A2519D"/>
    <w:rsid w:val="00A273FD"/>
    <w:rsid w:val="00A31795"/>
    <w:rsid w:val="00A33B3F"/>
    <w:rsid w:val="00A34D63"/>
    <w:rsid w:val="00A34E1E"/>
    <w:rsid w:val="00A4107E"/>
    <w:rsid w:val="00A44199"/>
    <w:rsid w:val="00A46DDD"/>
    <w:rsid w:val="00A47DAD"/>
    <w:rsid w:val="00A53F46"/>
    <w:rsid w:val="00A54FB1"/>
    <w:rsid w:val="00A6077B"/>
    <w:rsid w:val="00A63B7B"/>
    <w:rsid w:val="00A709E2"/>
    <w:rsid w:val="00A74C3F"/>
    <w:rsid w:val="00A826E4"/>
    <w:rsid w:val="00A82966"/>
    <w:rsid w:val="00A90A97"/>
    <w:rsid w:val="00A937FE"/>
    <w:rsid w:val="00A938DC"/>
    <w:rsid w:val="00A94A93"/>
    <w:rsid w:val="00A97C2F"/>
    <w:rsid w:val="00AA27B1"/>
    <w:rsid w:val="00AA4086"/>
    <w:rsid w:val="00AA5132"/>
    <w:rsid w:val="00AB2C19"/>
    <w:rsid w:val="00AB6CC9"/>
    <w:rsid w:val="00AB6F9F"/>
    <w:rsid w:val="00AC141B"/>
    <w:rsid w:val="00AC3841"/>
    <w:rsid w:val="00AC7EAE"/>
    <w:rsid w:val="00AD0359"/>
    <w:rsid w:val="00AD28E9"/>
    <w:rsid w:val="00AD29C1"/>
    <w:rsid w:val="00AD5560"/>
    <w:rsid w:val="00AD7F43"/>
    <w:rsid w:val="00AD7F5D"/>
    <w:rsid w:val="00AE08CF"/>
    <w:rsid w:val="00AE4099"/>
    <w:rsid w:val="00AE49B4"/>
    <w:rsid w:val="00AF3DCA"/>
    <w:rsid w:val="00AF5DC0"/>
    <w:rsid w:val="00AF6564"/>
    <w:rsid w:val="00B0467F"/>
    <w:rsid w:val="00B04714"/>
    <w:rsid w:val="00B05EFA"/>
    <w:rsid w:val="00B063AD"/>
    <w:rsid w:val="00B06C69"/>
    <w:rsid w:val="00B10188"/>
    <w:rsid w:val="00B11F43"/>
    <w:rsid w:val="00B204D3"/>
    <w:rsid w:val="00B20EE3"/>
    <w:rsid w:val="00B21071"/>
    <w:rsid w:val="00B215A1"/>
    <w:rsid w:val="00B21FFB"/>
    <w:rsid w:val="00B24537"/>
    <w:rsid w:val="00B27A3A"/>
    <w:rsid w:val="00B32FB0"/>
    <w:rsid w:val="00B32FD4"/>
    <w:rsid w:val="00B340C0"/>
    <w:rsid w:val="00B37867"/>
    <w:rsid w:val="00B431DA"/>
    <w:rsid w:val="00B46112"/>
    <w:rsid w:val="00B50DFE"/>
    <w:rsid w:val="00B53874"/>
    <w:rsid w:val="00B53A43"/>
    <w:rsid w:val="00B54205"/>
    <w:rsid w:val="00B60343"/>
    <w:rsid w:val="00B61103"/>
    <w:rsid w:val="00B61F10"/>
    <w:rsid w:val="00B639B8"/>
    <w:rsid w:val="00B65BE9"/>
    <w:rsid w:val="00B73273"/>
    <w:rsid w:val="00B738B5"/>
    <w:rsid w:val="00B74865"/>
    <w:rsid w:val="00B82C88"/>
    <w:rsid w:val="00B839FB"/>
    <w:rsid w:val="00B85158"/>
    <w:rsid w:val="00B85DAE"/>
    <w:rsid w:val="00B86BE2"/>
    <w:rsid w:val="00B879A9"/>
    <w:rsid w:val="00B9158C"/>
    <w:rsid w:val="00B9384B"/>
    <w:rsid w:val="00B94934"/>
    <w:rsid w:val="00B9595A"/>
    <w:rsid w:val="00B95986"/>
    <w:rsid w:val="00B95C42"/>
    <w:rsid w:val="00B95C8D"/>
    <w:rsid w:val="00BA2489"/>
    <w:rsid w:val="00BA25AC"/>
    <w:rsid w:val="00BA3E0B"/>
    <w:rsid w:val="00BA5E5F"/>
    <w:rsid w:val="00BA7946"/>
    <w:rsid w:val="00BB19F5"/>
    <w:rsid w:val="00BB2835"/>
    <w:rsid w:val="00BC0279"/>
    <w:rsid w:val="00BC26FF"/>
    <w:rsid w:val="00BC5360"/>
    <w:rsid w:val="00BF15F9"/>
    <w:rsid w:val="00BF6281"/>
    <w:rsid w:val="00BF780C"/>
    <w:rsid w:val="00C01378"/>
    <w:rsid w:val="00C03F4D"/>
    <w:rsid w:val="00C054F2"/>
    <w:rsid w:val="00C12EA0"/>
    <w:rsid w:val="00C13FBA"/>
    <w:rsid w:val="00C31B2F"/>
    <w:rsid w:val="00C5172A"/>
    <w:rsid w:val="00C53455"/>
    <w:rsid w:val="00C56469"/>
    <w:rsid w:val="00C6577A"/>
    <w:rsid w:val="00C707FB"/>
    <w:rsid w:val="00C71C3F"/>
    <w:rsid w:val="00C81F08"/>
    <w:rsid w:val="00C837BB"/>
    <w:rsid w:val="00C849CF"/>
    <w:rsid w:val="00C937AE"/>
    <w:rsid w:val="00C93ED5"/>
    <w:rsid w:val="00C945C8"/>
    <w:rsid w:val="00C9499E"/>
    <w:rsid w:val="00C95C74"/>
    <w:rsid w:val="00CA1ED1"/>
    <w:rsid w:val="00CA5A5A"/>
    <w:rsid w:val="00CB0E2F"/>
    <w:rsid w:val="00CB4476"/>
    <w:rsid w:val="00CB4FB8"/>
    <w:rsid w:val="00CB51D0"/>
    <w:rsid w:val="00CB574D"/>
    <w:rsid w:val="00CC3205"/>
    <w:rsid w:val="00CC3357"/>
    <w:rsid w:val="00CC44B5"/>
    <w:rsid w:val="00CC6584"/>
    <w:rsid w:val="00CD05A2"/>
    <w:rsid w:val="00CD1A38"/>
    <w:rsid w:val="00CD3F93"/>
    <w:rsid w:val="00CE0020"/>
    <w:rsid w:val="00CE18E7"/>
    <w:rsid w:val="00CE1B59"/>
    <w:rsid w:val="00CE41E8"/>
    <w:rsid w:val="00CF45A0"/>
    <w:rsid w:val="00CF7ED8"/>
    <w:rsid w:val="00D043C5"/>
    <w:rsid w:val="00D055B0"/>
    <w:rsid w:val="00D16680"/>
    <w:rsid w:val="00D1701F"/>
    <w:rsid w:val="00D17C5B"/>
    <w:rsid w:val="00D206AE"/>
    <w:rsid w:val="00D231AE"/>
    <w:rsid w:val="00D26A55"/>
    <w:rsid w:val="00D270B0"/>
    <w:rsid w:val="00D314DF"/>
    <w:rsid w:val="00D31AE9"/>
    <w:rsid w:val="00D31F18"/>
    <w:rsid w:val="00D3221F"/>
    <w:rsid w:val="00D32E9F"/>
    <w:rsid w:val="00D40817"/>
    <w:rsid w:val="00D40A70"/>
    <w:rsid w:val="00D41C1B"/>
    <w:rsid w:val="00D42CDB"/>
    <w:rsid w:val="00D47F97"/>
    <w:rsid w:val="00D510C2"/>
    <w:rsid w:val="00D63E23"/>
    <w:rsid w:val="00D71E6B"/>
    <w:rsid w:val="00D73DE6"/>
    <w:rsid w:val="00D7795F"/>
    <w:rsid w:val="00D85BA9"/>
    <w:rsid w:val="00D907C9"/>
    <w:rsid w:val="00D909CB"/>
    <w:rsid w:val="00D90D24"/>
    <w:rsid w:val="00D917AD"/>
    <w:rsid w:val="00D95612"/>
    <w:rsid w:val="00DA081E"/>
    <w:rsid w:val="00DA416A"/>
    <w:rsid w:val="00DA477F"/>
    <w:rsid w:val="00DB0177"/>
    <w:rsid w:val="00DB2606"/>
    <w:rsid w:val="00DB296C"/>
    <w:rsid w:val="00DB41FD"/>
    <w:rsid w:val="00DC5D99"/>
    <w:rsid w:val="00DC7FD3"/>
    <w:rsid w:val="00DD0B17"/>
    <w:rsid w:val="00DD0F3F"/>
    <w:rsid w:val="00DD7000"/>
    <w:rsid w:val="00DD76C3"/>
    <w:rsid w:val="00DD7C1B"/>
    <w:rsid w:val="00DE14DF"/>
    <w:rsid w:val="00DE20BC"/>
    <w:rsid w:val="00DF0023"/>
    <w:rsid w:val="00DF19AA"/>
    <w:rsid w:val="00DF419E"/>
    <w:rsid w:val="00DF442F"/>
    <w:rsid w:val="00DF6DCB"/>
    <w:rsid w:val="00E02A20"/>
    <w:rsid w:val="00E02EA9"/>
    <w:rsid w:val="00E049CD"/>
    <w:rsid w:val="00E070E5"/>
    <w:rsid w:val="00E0777B"/>
    <w:rsid w:val="00E112AE"/>
    <w:rsid w:val="00E1283F"/>
    <w:rsid w:val="00E13E79"/>
    <w:rsid w:val="00E14E7F"/>
    <w:rsid w:val="00E16EC5"/>
    <w:rsid w:val="00E22DE1"/>
    <w:rsid w:val="00E24995"/>
    <w:rsid w:val="00E260E6"/>
    <w:rsid w:val="00E275E2"/>
    <w:rsid w:val="00E3689F"/>
    <w:rsid w:val="00E444E0"/>
    <w:rsid w:val="00E447F9"/>
    <w:rsid w:val="00E472CE"/>
    <w:rsid w:val="00E478E6"/>
    <w:rsid w:val="00E53283"/>
    <w:rsid w:val="00E545AD"/>
    <w:rsid w:val="00E574A9"/>
    <w:rsid w:val="00E62F11"/>
    <w:rsid w:val="00E673B0"/>
    <w:rsid w:val="00E67D7F"/>
    <w:rsid w:val="00E7102F"/>
    <w:rsid w:val="00E714E5"/>
    <w:rsid w:val="00E73E22"/>
    <w:rsid w:val="00E74C70"/>
    <w:rsid w:val="00E74E23"/>
    <w:rsid w:val="00E82C44"/>
    <w:rsid w:val="00E83D43"/>
    <w:rsid w:val="00E84CA7"/>
    <w:rsid w:val="00E85748"/>
    <w:rsid w:val="00E87A42"/>
    <w:rsid w:val="00E87CA3"/>
    <w:rsid w:val="00E9292A"/>
    <w:rsid w:val="00E97E76"/>
    <w:rsid w:val="00EA1DA7"/>
    <w:rsid w:val="00EA23A9"/>
    <w:rsid w:val="00EA4AD3"/>
    <w:rsid w:val="00EB11EF"/>
    <w:rsid w:val="00EB25E8"/>
    <w:rsid w:val="00EB2F7C"/>
    <w:rsid w:val="00EC23E2"/>
    <w:rsid w:val="00EC28C7"/>
    <w:rsid w:val="00EC6E1D"/>
    <w:rsid w:val="00EC7247"/>
    <w:rsid w:val="00ED470D"/>
    <w:rsid w:val="00EE31D7"/>
    <w:rsid w:val="00EE40A1"/>
    <w:rsid w:val="00EE4429"/>
    <w:rsid w:val="00EE67E1"/>
    <w:rsid w:val="00EF0589"/>
    <w:rsid w:val="00EF2B60"/>
    <w:rsid w:val="00EF2BF6"/>
    <w:rsid w:val="00F03027"/>
    <w:rsid w:val="00F1263B"/>
    <w:rsid w:val="00F134C9"/>
    <w:rsid w:val="00F13A35"/>
    <w:rsid w:val="00F308EB"/>
    <w:rsid w:val="00F32CEC"/>
    <w:rsid w:val="00F33127"/>
    <w:rsid w:val="00F3777E"/>
    <w:rsid w:val="00F37ACD"/>
    <w:rsid w:val="00F452F5"/>
    <w:rsid w:val="00F456D7"/>
    <w:rsid w:val="00F47F4F"/>
    <w:rsid w:val="00F53246"/>
    <w:rsid w:val="00F5639D"/>
    <w:rsid w:val="00F57B98"/>
    <w:rsid w:val="00F736FB"/>
    <w:rsid w:val="00F80646"/>
    <w:rsid w:val="00F82B71"/>
    <w:rsid w:val="00F95770"/>
    <w:rsid w:val="00FA0AE8"/>
    <w:rsid w:val="00FA29E7"/>
    <w:rsid w:val="00FA4B07"/>
    <w:rsid w:val="00FB2367"/>
    <w:rsid w:val="00FB5A67"/>
    <w:rsid w:val="00FB7927"/>
    <w:rsid w:val="00FC2525"/>
    <w:rsid w:val="00FD07E5"/>
    <w:rsid w:val="00FD64BD"/>
    <w:rsid w:val="00FD68AB"/>
    <w:rsid w:val="00FE7E71"/>
    <w:rsid w:val="00FF1E43"/>
    <w:rsid w:val="00FF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8267A0A"/>
  <w15:docId w15:val="{10582ABA-3B00-4756-9719-5AC40EFE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ranklin Gothic Book" w:eastAsia="Times New Roman" w:hAnsi="Franklin Gothic Book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8E6"/>
    <w:pPr>
      <w:spacing w:before="120" w:after="120" w:line="276" w:lineRule="auto"/>
    </w:pPr>
    <w:rPr>
      <w:sz w:val="22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612DC"/>
    <w:pPr>
      <w:keepNext/>
      <w:pageBreakBefore/>
      <w:spacing w:before="240" w:after="360" w:line="240" w:lineRule="auto"/>
      <w:outlineLvl w:val="0"/>
    </w:pPr>
    <w:rPr>
      <w:rFonts w:cs="Arial"/>
      <w:b/>
      <w:bCs/>
      <w:kern w:val="32"/>
      <w:sz w:val="48"/>
      <w:szCs w:val="32"/>
    </w:rPr>
  </w:style>
  <w:style w:type="paragraph" w:styleId="Heading2">
    <w:name w:val="heading 2"/>
    <w:aliases w:val="Chapter Title"/>
    <w:basedOn w:val="Heading1"/>
    <w:next w:val="Normal"/>
    <w:link w:val="Heading2Char"/>
    <w:qFormat/>
    <w:rsid w:val="00E478E6"/>
    <w:pPr>
      <w:pageBreakBefore w:val="0"/>
      <w:pBdr>
        <w:bottom w:val="single" w:sz="4" w:space="1" w:color="000000"/>
      </w:pBdr>
      <w:spacing w:before="360"/>
      <w:outlineLvl w:val="1"/>
    </w:pPr>
    <w:rPr>
      <w:sz w:val="36"/>
      <w:szCs w:val="28"/>
      <w:lang w:val="en-AU"/>
    </w:rPr>
  </w:style>
  <w:style w:type="paragraph" w:styleId="Heading3">
    <w:name w:val="heading 3"/>
    <w:aliases w:val="Char"/>
    <w:basedOn w:val="Normal"/>
    <w:next w:val="Normal"/>
    <w:link w:val="Heading3Char1"/>
    <w:qFormat/>
    <w:rsid w:val="00E478E6"/>
    <w:pPr>
      <w:keepNext/>
      <w:spacing w:before="360" w:line="240" w:lineRule="auto"/>
      <w:outlineLvl w:val="2"/>
    </w:pPr>
    <w:rPr>
      <w:rFonts w:cs="Arial"/>
      <w:b/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unhideWhenUsed/>
    <w:qFormat/>
    <w:rsid w:val="00E478E6"/>
    <w:pPr>
      <w:spacing w:before="240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rsid w:val="00E478E6"/>
    <w:pPr>
      <w:pBdr>
        <w:bottom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b/>
      <w:lang w:val="en-AU"/>
    </w:rPr>
  </w:style>
  <w:style w:type="paragraph" w:styleId="Footer">
    <w:name w:val="footer"/>
    <w:basedOn w:val="Normal"/>
    <w:link w:val="FooterChar"/>
    <w:qFormat/>
    <w:rsid w:val="00E478E6"/>
    <w:pPr>
      <w:pBdr>
        <w:top w:val="single" w:sz="4" w:space="1" w:color="auto"/>
      </w:pBdr>
      <w:tabs>
        <w:tab w:val="right" w:pos="8335"/>
        <w:tab w:val="right" w:pos="13268"/>
      </w:tabs>
      <w:spacing w:before="0" w:after="0" w:line="240" w:lineRule="auto"/>
    </w:pPr>
    <w:rPr>
      <w:rFonts w:cs="Arial"/>
      <w:b/>
      <w:sz w:val="18"/>
      <w:lang w:val="en-AU"/>
    </w:rPr>
  </w:style>
  <w:style w:type="character" w:styleId="PageNumber">
    <w:name w:val="page number"/>
    <w:basedOn w:val="DefaultParagraphFont"/>
    <w:rsid w:val="004B6A26"/>
    <w:rPr>
      <w:sz w:val="16"/>
    </w:rPr>
  </w:style>
  <w:style w:type="paragraph" w:styleId="BodyText">
    <w:name w:val="Body Text"/>
    <w:basedOn w:val="Normal"/>
    <w:rsid w:val="00653630"/>
    <w:pPr>
      <w:spacing w:before="240" w:after="80"/>
      <w:ind w:left="2552"/>
    </w:pPr>
    <w:rPr>
      <w:rFonts w:ascii="Arial" w:hAnsi="Arial"/>
      <w:szCs w:val="20"/>
    </w:rPr>
  </w:style>
  <w:style w:type="paragraph" w:customStyle="1" w:styleId="Bodytexttable">
    <w:name w:val="Body text table"/>
    <w:basedOn w:val="BodyText"/>
    <w:rsid w:val="00653630"/>
    <w:pPr>
      <w:spacing w:after="120"/>
      <w:ind w:left="0"/>
    </w:pPr>
  </w:style>
  <w:style w:type="paragraph" w:styleId="Title">
    <w:name w:val="Title"/>
    <w:basedOn w:val="Normal"/>
    <w:next w:val="Unit"/>
    <w:link w:val="TitleChar"/>
    <w:qFormat/>
    <w:rsid w:val="00E478E6"/>
    <w:pPr>
      <w:spacing w:before="5500" w:line="240" w:lineRule="auto"/>
      <w:jc w:val="right"/>
    </w:pPr>
    <w:rPr>
      <w:b/>
      <w:bCs/>
      <w:sz w:val="56"/>
      <w:lang w:val="en-AU"/>
    </w:rPr>
  </w:style>
  <w:style w:type="table" w:styleId="TableGrid">
    <w:name w:val="Table Grid"/>
    <w:basedOn w:val="TableNormal"/>
    <w:rsid w:val="00FE7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PartFranklinGothicBook18pt">
    <w:name w:val="Style Heading 1Part + Franklin Gothic Book 18 pt"/>
    <w:basedOn w:val="Heading1"/>
    <w:rsid w:val="00FE7E71"/>
    <w:pPr>
      <w:spacing w:before="0"/>
    </w:pPr>
    <w:rPr>
      <w:kern w:val="0"/>
      <w:sz w:val="36"/>
    </w:rPr>
  </w:style>
  <w:style w:type="paragraph" w:styleId="TOC1">
    <w:name w:val="toc 1"/>
    <w:basedOn w:val="BodyText"/>
    <w:next w:val="Normal"/>
    <w:uiPriority w:val="39"/>
    <w:qFormat/>
    <w:rsid w:val="00E478E6"/>
    <w:pPr>
      <w:keepNext/>
      <w:tabs>
        <w:tab w:val="right" w:leader="dot" w:pos="8335"/>
      </w:tabs>
      <w:spacing w:before="0" w:after="120" w:line="240" w:lineRule="auto"/>
      <w:ind w:left="357"/>
    </w:pPr>
    <w:rPr>
      <w:rFonts w:ascii="Franklin Gothic Book" w:hAnsi="Franklin Gothic Book"/>
      <w:bCs/>
      <w:szCs w:val="28"/>
      <w:lang w:val="en-AU"/>
    </w:rPr>
  </w:style>
  <w:style w:type="paragraph" w:styleId="TOC2">
    <w:name w:val="toc 2"/>
    <w:basedOn w:val="BodyText"/>
    <w:next w:val="Normal"/>
    <w:uiPriority w:val="39"/>
    <w:qFormat/>
    <w:rsid w:val="00E478E6"/>
    <w:pPr>
      <w:tabs>
        <w:tab w:val="right" w:leader="dot" w:pos="8335"/>
      </w:tabs>
      <w:spacing w:before="0" w:after="120" w:line="240" w:lineRule="auto"/>
      <w:ind w:left="714"/>
    </w:pPr>
    <w:rPr>
      <w:rFonts w:ascii="Franklin Gothic Book" w:hAnsi="Franklin Gothic Book"/>
      <w:bCs/>
      <w:szCs w:val="24"/>
    </w:rPr>
  </w:style>
  <w:style w:type="character" w:styleId="Hyperlink">
    <w:name w:val="Hyperlink"/>
    <w:basedOn w:val="DefaultParagraphFont"/>
    <w:rsid w:val="00CA5A5A"/>
    <w:rPr>
      <w:rFonts w:ascii="Franklin Gothic Book" w:hAnsi="Franklin Gothic Book"/>
      <w:color w:val="0000FF"/>
      <w:sz w:val="20"/>
      <w:u w:val="single"/>
    </w:rPr>
  </w:style>
  <w:style w:type="table" w:customStyle="1" w:styleId="TableGrid1">
    <w:name w:val="Table Grid1"/>
    <w:basedOn w:val="TableNormal"/>
    <w:next w:val="TableGrid"/>
    <w:rsid w:val="0045039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612DC"/>
    <w:rPr>
      <w:rFonts w:cs="Arial"/>
      <w:b/>
      <w:bCs/>
      <w:kern w:val="32"/>
      <w:sz w:val="48"/>
      <w:szCs w:val="32"/>
      <w:lang w:val="en-US" w:eastAsia="en-US"/>
    </w:rPr>
  </w:style>
  <w:style w:type="paragraph" w:styleId="BalloonText">
    <w:name w:val="Balloon Text"/>
    <w:basedOn w:val="Normal"/>
    <w:semiHidden/>
    <w:rsid w:val="005C29F7"/>
    <w:rPr>
      <w:rFonts w:ascii="Tahoma" w:hAnsi="Tahoma" w:cs="Tahoma"/>
      <w:sz w:val="16"/>
      <w:szCs w:val="16"/>
    </w:rPr>
  </w:style>
  <w:style w:type="paragraph" w:customStyle="1" w:styleId="Table">
    <w:name w:val="Table"/>
    <w:basedOn w:val="Normal"/>
    <w:qFormat/>
    <w:rsid w:val="00E478E6"/>
    <w:pPr>
      <w:spacing w:before="60" w:after="60"/>
    </w:pPr>
  </w:style>
  <w:style w:type="paragraph" w:customStyle="1" w:styleId="TableHeading">
    <w:name w:val="Table Heading"/>
    <w:basedOn w:val="Table"/>
    <w:qFormat/>
    <w:rsid w:val="00E478E6"/>
    <w:pPr>
      <w:keepNext/>
      <w:spacing w:before="120" w:after="120" w:line="240" w:lineRule="auto"/>
    </w:pPr>
    <w:rPr>
      <w:b/>
    </w:rPr>
  </w:style>
  <w:style w:type="paragraph" w:customStyle="1" w:styleId="MajorTableText">
    <w:name w:val="Major Table Text"/>
    <w:basedOn w:val="Normal"/>
    <w:rsid w:val="001B4072"/>
    <w:pPr>
      <w:spacing w:before="60" w:after="60"/>
    </w:pPr>
    <w:rPr>
      <w:rFonts w:ascii="Palatino" w:hAnsi="Palatino"/>
      <w:sz w:val="18"/>
      <w:szCs w:val="20"/>
    </w:rPr>
  </w:style>
  <w:style w:type="character" w:styleId="CommentReference">
    <w:name w:val="annotation reference"/>
    <w:basedOn w:val="DefaultParagraphFont"/>
    <w:semiHidden/>
    <w:rsid w:val="00D47F97"/>
    <w:rPr>
      <w:sz w:val="18"/>
    </w:rPr>
  </w:style>
  <w:style w:type="paragraph" w:styleId="CommentText">
    <w:name w:val="annotation text"/>
    <w:basedOn w:val="Normal"/>
    <w:semiHidden/>
    <w:rsid w:val="00D47F97"/>
  </w:style>
  <w:style w:type="character" w:customStyle="1" w:styleId="CharChar1">
    <w:name w:val="Char Char1"/>
    <w:basedOn w:val="DefaultParagraphFont"/>
    <w:rsid w:val="009B78DF"/>
    <w:rPr>
      <w:rFonts w:ascii="Franklin Gothic Book" w:hAnsi="Franklin Gothic Book" w:cs="Arial"/>
      <w:b/>
      <w:bCs/>
      <w:kern w:val="32"/>
      <w:sz w:val="48"/>
      <w:szCs w:val="32"/>
      <w:lang w:val="en-US" w:eastAsia="en-US" w:bidi="ar-SA"/>
    </w:rPr>
  </w:style>
  <w:style w:type="character" w:customStyle="1" w:styleId="Heading3Char">
    <w:name w:val="Heading 3 Char"/>
    <w:basedOn w:val="DefaultParagraphFont"/>
    <w:rsid w:val="00753023"/>
    <w:rPr>
      <w:rFonts w:cs="Arial"/>
      <w:b/>
      <w:bCs/>
      <w:sz w:val="28"/>
      <w:szCs w:val="26"/>
      <w:lang w:val="en-US" w:eastAsia="en-US"/>
    </w:rPr>
  </w:style>
  <w:style w:type="character" w:customStyle="1" w:styleId="Heading2Char">
    <w:name w:val="Heading 2 Char"/>
    <w:aliases w:val="Chapter Title Char"/>
    <w:basedOn w:val="DefaultParagraphFont"/>
    <w:link w:val="Heading2"/>
    <w:rsid w:val="00E478E6"/>
    <w:rPr>
      <w:rFonts w:ascii="Franklin Gothic Book" w:hAnsi="Franklin Gothic Book" w:cs="Arial"/>
      <w:b/>
      <w:bCs/>
      <w:kern w:val="32"/>
      <w:sz w:val="36"/>
      <w:szCs w:val="28"/>
      <w:lang w:eastAsia="en-US"/>
    </w:rPr>
  </w:style>
  <w:style w:type="paragraph" w:styleId="CommentSubject">
    <w:name w:val="annotation subject"/>
    <w:basedOn w:val="CommentText"/>
    <w:next w:val="CommentText"/>
    <w:semiHidden/>
    <w:rsid w:val="00B20EE3"/>
    <w:rPr>
      <w:b/>
      <w:bCs/>
      <w:sz w:val="20"/>
      <w:szCs w:val="20"/>
    </w:rPr>
  </w:style>
  <w:style w:type="paragraph" w:customStyle="1" w:styleId="Bullet1">
    <w:name w:val="Bullet 1"/>
    <w:basedOn w:val="Normal"/>
    <w:rsid w:val="00D42CDB"/>
    <w:pPr>
      <w:keepNext/>
      <w:numPr>
        <w:numId w:val="2"/>
      </w:numPr>
      <w:spacing w:after="0"/>
      <w:ind w:hanging="357"/>
    </w:pPr>
  </w:style>
  <w:style w:type="paragraph" w:customStyle="1" w:styleId="Bullet2">
    <w:name w:val="Bullet 2"/>
    <w:basedOn w:val="Normal"/>
    <w:rsid w:val="00D42CDB"/>
    <w:pPr>
      <w:keepNext/>
      <w:numPr>
        <w:ilvl w:val="1"/>
        <w:numId w:val="2"/>
      </w:numPr>
      <w:spacing w:before="0" w:after="0"/>
      <w:ind w:hanging="357"/>
    </w:pPr>
  </w:style>
  <w:style w:type="paragraph" w:customStyle="1" w:styleId="Tablebullets">
    <w:name w:val="Table bullets"/>
    <w:basedOn w:val="Table"/>
    <w:rsid w:val="009E2A7D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E478E6"/>
    <w:pPr>
      <w:ind w:left="720"/>
    </w:pPr>
  </w:style>
  <w:style w:type="character" w:customStyle="1" w:styleId="Heading3Char1">
    <w:name w:val="Heading 3 Char1"/>
    <w:aliases w:val="Char Char"/>
    <w:basedOn w:val="DefaultParagraphFont"/>
    <w:link w:val="Heading3"/>
    <w:rsid w:val="00E478E6"/>
    <w:rPr>
      <w:rFonts w:cs="Arial"/>
      <w:b/>
      <w:bCs/>
      <w:sz w:val="28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E478E6"/>
    <w:rPr>
      <w:rFonts w:cs="Arial"/>
      <w:b/>
      <w:bCs/>
      <w:sz w:val="24"/>
      <w:szCs w:val="26"/>
      <w:lang w:val="en-US" w:eastAsia="en-US"/>
    </w:rPr>
  </w:style>
  <w:style w:type="paragraph" w:styleId="ListNumber">
    <w:name w:val="List Number"/>
    <w:basedOn w:val="Normal"/>
    <w:rsid w:val="00680C37"/>
    <w:pPr>
      <w:numPr>
        <w:numId w:val="3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E478E6"/>
    <w:pPr>
      <w:ind w:left="1134" w:right="1134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78E6"/>
    <w:rPr>
      <w:i/>
      <w:iCs/>
      <w:sz w:val="22"/>
      <w:szCs w:val="24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8E6"/>
    <w:pPr>
      <w:pageBreakBefore w:val="0"/>
      <w:spacing w:after="240"/>
      <w:outlineLvl w:val="9"/>
    </w:pPr>
    <w:rPr>
      <w:rFonts w:cs="Times New Roman"/>
      <w:sz w:val="32"/>
    </w:rPr>
  </w:style>
  <w:style w:type="paragraph" w:customStyle="1" w:styleId="Spacer">
    <w:name w:val="Spacer"/>
    <w:basedOn w:val="Footer"/>
    <w:qFormat/>
    <w:rsid w:val="00E478E6"/>
    <w:pPr>
      <w:pBdr>
        <w:top w:val="none" w:sz="0" w:space="0" w:color="auto"/>
      </w:pBdr>
      <w:spacing w:before="120" w:after="120"/>
    </w:pPr>
    <w:rPr>
      <w:b w:val="0"/>
      <w:sz w:val="2"/>
    </w:rPr>
  </w:style>
  <w:style w:type="paragraph" w:customStyle="1" w:styleId="Unit">
    <w:name w:val="Unit"/>
    <w:next w:val="Normal"/>
    <w:link w:val="UnitChar"/>
    <w:qFormat/>
    <w:rsid w:val="00E478E6"/>
    <w:pPr>
      <w:pBdr>
        <w:bottom w:val="single" w:sz="4" w:space="1" w:color="auto"/>
      </w:pBdr>
      <w:jc w:val="right"/>
    </w:pPr>
    <w:rPr>
      <w:rFonts w:eastAsia="Batang" w:cs="Arial"/>
      <w:b/>
      <w:bCs/>
      <w:sz w:val="44"/>
      <w:szCs w:val="44"/>
      <w:lang w:val="en-US" w:eastAsia="en-US"/>
    </w:rPr>
  </w:style>
  <w:style w:type="character" w:customStyle="1" w:styleId="UnitChar">
    <w:name w:val="Unit Char"/>
    <w:basedOn w:val="DefaultParagraphFont"/>
    <w:link w:val="Unit"/>
    <w:rsid w:val="00E478E6"/>
    <w:rPr>
      <w:rFonts w:eastAsia="Batang" w:cs="Arial"/>
      <w:b/>
      <w:bCs/>
      <w:sz w:val="44"/>
      <w:szCs w:val="44"/>
      <w:lang w:val="en-US" w:eastAsia="en-US"/>
    </w:rPr>
  </w:style>
  <w:style w:type="paragraph" w:customStyle="1" w:styleId="Tick1">
    <w:name w:val="Tick1"/>
    <w:basedOn w:val="ListParagraph"/>
    <w:link w:val="Tick1Char"/>
    <w:qFormat/>
    <w:rsid w:val="00E478E6"/>
    <w:pPr>
      <w:numPr>
        <w:numId w:val="31"/>
      </w:numPr>
      <w:tabs>
        <w:tab w:val="left" w:pos="567"/>
      </w:tabs>
      <w:spacing w:before="240" w:after="240"/>
    </w:pPr>
  </w:style>
  <w:style w:type="character" w:customStyle="1" w:styleId="Tick1Char">
    <w:name w:val="Tick1 Char"/>
    <w:basedOn w:val="DefaultParagraphFont"/>
    <w:link w:val="Tick1"/>
    <w:rsid w:val="00E478E6"/>
    <w:rPr>
      <w:sz w:val="22"/>
      <w:szCs w:val="24"/>
      <w:lang w:val="en-US" w:eastAsia="en-US"/>
    </w:rPr>
  </w:style>
  <w:style w:type="paragraph" w:customStyle="1" w:styleId="Bullet10">
    <w:name w:val="Bullet1"/>
    <w:basedOn w:val="Normal"/>
    <w:link w:val="Bullet1Char"/>
    <w:qFormat/>
    <w:rsid w:val="00E478E6"/>
    <w:pPr>
      <w:numPr>
        <w:numId w:val="30"/>
      </w:numPr>
    </w:pPr>
    <w:rPr>
      <w:lang w:val="en-AU"/>
    </w:rPr>
  </w:style>
  <w:style w:type="character" w:customStyle="1" w:styleId="Bullet1Char">
    <w:name w:val="Bullet1 Char"/>
    <w:basedOn w:val="DefaultParagraphFont"/>
    <w:link w:val="Bullet10"/>
    <w:rsid w:val="00E478E6"/>
    <w:rPr>
      <w:sz w:val="22"/>
      <w:szCs w:val="24"/>
      <w:lang w:eastAsia="en-US"/>
    </w:rPr>
  </w:style>
  <w:style w:type="paragraph" w:customStyle="1" w:styleId="Bullet20">
    <w:name w:val="Bullet2"/>
    <w:basedOn w:val="Bullet10"/>
    <w:link w:val="Bullet2Char"/>
    <w:rsid w:val="00680C37"/>
    <w:pPr>
      <w:numPr>
        <w:ilvl w:val="1"/>
      </w:numPr>
    </w:pPr>
    <w:rPr>
      <w:lang w:val="en-US"/>
    </w:rPr>
  </w:style>
  <w:style w:type="character" w:customStyle="1" w:styleId="Bullet2Char">
    <w:name w:val="Bullet2 Char"/>
    <w:basedOn w:val="Bullet1Char"/>
    <w:link w:val="Bullet20"/>
    <w:rsid w:val="00680C37"/>
    <w:rPr>
      <w:sz w:val="22"/>
      <w:szCs w:val="24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82B56"/>
    <w:rPr>
      <w:sz w:val="22"/>
      <w:szCs w:val="24"/>
      <w:lang w:val="en-US" w:eastAsia="en-US"/>
    </w:rPr>
  </w:style>
  <w:style w:type="numbering" w:customStyle="1" w:styleId="LGBullet1">
    <w:name w:val="LG Bullet 1"/>
    <w:rsid w:val="004F1895"/>
    <w:pPr>
      <w:numPr>
        <w:numId w:val="5"/>
      </w:numPr>
    </w:pPr>
  </w:style>
  <w:style w:type="paragraph" w:styleId="BodyTextIndent">
    <w:name w:val="Body Text Indent"/>
    <w:basedOn w:val="Normal"/>
    <w:link w:val="BodyTextIndentChar"/>
    <w:rsid w:val="004F1895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F1895"/>
    <w:rPr>
      <w:sz w:val="22"/>
      <w:szCs w:val="24"/>
      <w:lang w:eastAsia="en-US"/>
    </w:rPr>
  </w:style>
  <w:style w:type="paragraph" w:customStyle="1" w:styleId="Check1">
    <w:name w:val="Check1"/>
    <w:basedOn w:val="Tick1"/>
    <w:qFormat/>
    <w:rsid w:val="00E478E6"/>
    <w:pPr>
      <w:numPr>
        <w:numId w:val="32"/>
      </w:numPr>
      <w:tabs>
        <w:tab w:val="clear" w:pos="567"/>
      </w:tabs>
    </w:pPr>
    <w:rPr>
      <w:lang w:val="en-AU"/>
    </w:rPr>
  </w:style>
  <w:style w:type="paragraph" w:customStyle="1" w:styleId="CATBulletList1">
    <w:name w:val="CAT Bullet List 1"/>
    <w:rsid w:val="00DD7C1B"/>
    <w:pPr>
      <w:numPr>
        <w:numId w:val="15"/>
      </w:numPr>
    </w:pPr>
    <w:rPr>
      <w:rFonts w:ascii="Arial" w:hAnsi="Arial"/>
      <w:sz w:val="22"/>
      <w:lang w:eastAsia="en-US"/>
    </w:rPr>
  </w:style>
  <w:style w:type="paragraph" w:customStyle="1" w:styleId="CATBulletList2">
    <w:name w:val="CAT Bullet List 2"/>
    <w:basedOn w:val="CATBulletList1"/>
    <w:rsid w:val="00DD7C1B"/>
    <w:pPr>
      <w:numPr>
        <w:ilvl w:val="1"/>
      </w:numPr>
    </w:pPr>
  </w:style>
  <w:style w:type="paragraph" w:customStyle="1" w:styleId="CATBulletList3">
    <w:name w:val="CAT Bullet List 3"/>
    <w:basedOn w:val="CATBulletList2"/>
    <w:rsid w:val="00DD7C1B"/>
    <w:pPr>
      <w:numPr>
        <w:ilvl w:val="2"/>
      </w:numPr>
    </w:pPr>
  </w:style>
  <w:style w:type="character" w:customStyle="1" w:styleId="HeaderChar">
    <w:name w:val="Header Char"/>
    <w:basedOn w:val="DefaultParagraphFont"/>
    <w:link w:val="Header"/>
    <w:locked/>
    <w:rsid w:val="00E478E6"/>
    <w:rPr>
      <w:b/>
      <w:sz w:val="22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E478E6"/>
    <w:rPr>
      <w:rFonts w:cs="Arial"/>
      <w:b/>
      <w:sz w:val="18"/>
      <w:szCs w:val="24"/>
      <w:lang w:eastAsia="en-US"/>
    </w:rPr>
  </w:style>
  <w:style w:type="paragraph" w:styleId="Caption">
    <w:name w:val="caption"/>
    <w:basedOn w:val="Normal"/>
    <w:next w:val="Normal"/>
    <w:semiHidden/>
    <w:unhideWhenUsed/>
    <w:qFormat/>
    <w:locked/>
    <w:rsid w:val="00E478E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leChar">
    <w:name w:val="Title Char"/>
    <w:basedOn w:val="DefaultParagraphFont"/>
    <w:link w:val="Title"/>
    <w:locked/>
    <w:rsid w:val="00E478E6"/>
    <w:rPr>
      <w:b/>
      <w:bCs/>
      <w:sz w:val="56"/>
      <w:szCs w:val="24"/>
      <w:lang w:eastAsia="en-US"/>
    </w:rPr>
  </w:style>
  <w:style w:type="paragraph" w:styleId="NoSpacing">
    <w:name w:val="No Spacing"/>
    <w:uiPriority w:val="1"/>
    <w:qFormat/>
    <w:rsid w:val="00E478E6"/>
    <w:pPr>
      <w:keepNext/>
    </w:pPr>
    <w:rPr>
      <w:rFonts w:eastAsiaTheme="minorHAnsi" w:cstheme="minorBidi"/>
      <w:sz w:val="22"/>
      <w:szCs w:val="24"/>
      <w:lang w:eastAsia="en-US"/>
    </w:rPr>
  </w:style>
  <w:style w:type="paragraph" w:customStyle="1" w:styleId="FGSessionsubheading">
    <w:name w:val="FG Session subheading"/>
    <w:basedOn w:val="Heading4"/>
    <w:qFormat/>
    <w:rsid w:val="00E478E6"/>
    <w:pPr>
      <w:pBdr>
        <w:bottom w:val="single" w:sz="6" w:space="1" w:color="auto"/>
      </w:pBdr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jects\IBSA%20BSB07\Templates\Cassie%20Dickman\Template%20-%20ASSESSMENT%20TASK%200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8D5EA-0EB7-4D6D-967A-24BDF268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- ASSESSMENT TASK 01.dot</Template>
  <TotalTime>0</TotalTime>
  <Pages>8</Pages>
  <Words>1671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Task 2 (BSBWHS605)</vt:lpstr>
    </vt:vector>
  </TitlesOfParts>
  <Manager/>
  <Company/>
  <LinksUpToDate>false</LinksUpToDate>
  <CharactersWithSpaces>10910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Task 2 (BSBWHS605)</dc:title>
  <dc:subject/>
  <dc:creator>IBSA</dc:creator>
  <cp:keywords/>
  <dc:description/>
  <cp:lastModifiedBy>Natalie Coish</cp:lastModifiedBy>
  <cp:revision>2</cp:revision>
  <cp:lastPrinted>2009-02-17T07:05:00Z</cp:lastPrinted>
  <dcterms:created xsi:type="dcterms:W3CDTF">2015-09-18T01:44:00Z</dcterms:created>
  <dcterms:modified xsi:type="dcterms:W3CDTF">2015-09-18T01:44:00Z</dcterms:modified>
  <cp:category/>
</cp:coreProperties>
</file>